
<file path=[Content_Types].xml><?xml version="1.0" encoding="utf-8"?>
<Types xmlns="http://schemas.openxmlformats.org/package/2006/content-types">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5.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C65E8A1" w14:textId="77777777" w:rsidR="00FC15DE" w:rsidRPr="005255CE" w:rsidRDefault="00FC15DE" w:rsidP="00AD55B3">
      <w:pPr>
        <w:spacing w:before="6000" w:after="480" w:line="240" w:lineRule="auto"/>
        <w:ind w:left="-284"/>
        <w:rPr>
          <w:rFonts w:cs="Arial"/>
          <w:bCs/>
          <w:color w:val="000000" w:themeColor="text1"/>
          <w:spacing w:val="8"/>
          <w:sz w:val="64"/>
          <w:szCs w:val="64"/>
        </w:rPr>
      </w:pPr>
      <w:bookmarkStart w:id="0" w:name="_Hlk189066644"/>
      <w:bookmarkStart w:id="1" w:name="_Hlk189066670"/>
      <w:r w:rsidRPr="005255CE">
        <w:rPr>
          <w:rFonts w:cs="Arial"/>
          <w:bCs/>
          <w:color w:val="000000" w:themeColor="text1"/>
          <w:spacing w:val="8"/>
          <w:sz w:val="64"/>
          <w:szCs w:val="64"/>
        </w:rPr>
        <w:t>C</w:t>
      </w:r>
      <w:r>
        <w:rPr>
          <w:rFonts w:cs="Arial"/>
          <w:bCs/>
          <w:color w:val="000000" w:themeColor="text1"/>
          <w:spacing w:val="8"/>
          <w:sz w:val="64"/>
          <w:szCs w:val="64"/>
        </w:rPr>
        <w:t>ollection Notices</w:t>
      </w:r>
    </w:p>
    <w:p w14:paraId="0C9A300C" w14:textId="77777777" w:rsidR="00FC15DE" w:rsidRDefault="00FC15DE" w:rsidP="0025331D">
      <w:pPr>
        <w:pStyle w:val="Title"/>
      </w:pPr>
      <w:r>
        <w:br w:type="page"/>
      </w:r>
    </w:p>
    <w:p w14:paraId="123201BF" w14:textId="77777777" w:rsidR="00FC15DE" w:rsidRPr="008B201A" w:rsidRDefault="00FC15DE" w:rsidP="0025331D">
      <w:pPr>
        <w:rPr>
          <w:rFonts w:cs="Arial"/>
          <w:b/>
          <w:bCs/>
          <w:color w:val="0074BF"/>
          <w:sz w:val="28"/>
          <w:szCs w:val="60"/>
        </w:rPr>
      </w:pPr>
      <w:r w:rsidRPr="008B201A">
        <w:rPr>
          <w:rFonts w:cs="Arial"/>
          <w:b/>
          <w:bCs/>
          <w:color w:val="0074BF"/>
          <w:sz w:val="28"/>
          <w:szCs w:val="60"/>
        </w:rPr>
        <w:lastRenderedPageBreak/>
        <w:t>Disclaimer</w:t>
      </w:r>
    </w:p>
    <w:p w14:paraId="2379B782" w14:textId="77777777" w:rsidR="00FC15DE" w:rsidRDefault="00FC15DE" w:rsidP="0025331D">
      <w:pPr>
        <w:spacing w:after="240"/>
        <w:rPr>
          <w:rFonts w:cs="Arial"/>
          <w:color w:val="000000"/>
        </w:rPr>
      </w:pPr>
      <w:r>
        <w:rPr>
          <w:rFonts w:cs="Arial"/>
          <w:color w:val="000000"/>
        </w:rPr>
        <w:t xml:space="preserve">The A-Suite (which includes guidance notes) is intended only to provide you with an overview of information and a framework of suggested documentation to assist you in establishing your company. </w:t>
      </w:r>
    </w:p>
    <w:p w14:paraId="0F81B5C5" w14:textId="77777777" w:rsidR="00FC15DE" w:rsidRDefault="00FC15DE" w:rsidP="0025331D">
      <w:pPr>
        <w:spacing w:after="240"/>
        <w:rPr>
          <w:rFonts w:cs="Arial"/>
          <w:color w:val="000000"/>
        </w:rPr>
      </w:pPr>
      <w:r>
        <w:rPr>
          <w:rFonts w:cs="Arial"/>
          <w:color w:val="000000"/>
        </w:rPr>
        <w:t>The A-Suite has been put together by Allens with startups in mind but it does not take into account your particular circumstances and it is not intended to be comprehensive. The law and other relevant circumstances may change from time to time and we do not guarantee that the A-Suite will be complete, accurate or up-to-date.</w:t>
      </w:r>
    </w:p>
    <w:p w14:paraId="7E26FB3D" w14:textId="77777777" w:rsidR="00FC15DE" w:rsidRDefault="00FC15DE" w:rsidP="0025331D">
      <w:pPr>
        <w:spacing w:after="240"/>
        <w:rPr>
          <w:rFonts w:cs="Arial"/>
          <w:color w:val="000000"/>
        </w:rPr>
      </w:pPr>
      <w:r>
        <w:rPr>
          <w:rFonts w:cs="Arial"/>
          <w:color w:val="000000"/>
        </w:rPr>
        <w:t>The A-Suite does not constitute legal advice and must not be relied upon by you as a substitute for seeking legal advice. Your use of the A-Suite does not create a solicitor-client relationship between you and Allens and we recommend that you seek legal and other professional advice specific to your circumstances before acting or relying on any part of the A-Suite. We are not responsible for any action taken or not taken in reliance on the A-Suite.</w:t>
      </w:r>
    </w:p>
    <w:p w14:paraId="38814799" w14:textId="46297FDD" w:rsidR="00FC15DE" w:rsidRDefault="00FC15DE" w:rsidP="0025331D">
      <w:pPr>
        <w:spacing w:after="240"/>
        <w:rPr>
          <w:rFonts w:cs="Arial"/>
          <w:color w:val="000000"/>
        </w:rPr>
      </w:pPr>
      <w:r>
        <w:rPr>
          <w:rFonts w:cs="Arial"/>
          <w:color w:val="000000"/>
        </w:rPr>
        <w:t xml:space="preserve">Your use of the A-Suite is subject to our Terms of Use accessible from </w:t>
      </w:r>
      <w:hyperlink r:id="rId8" w:history="1">
        <w:r>
          <w:rPr>
            <w:rStyle w:val="Hyperlink"/>
            <w:rFonts w:cs="Arial"/>
          </w:rPr>
          <w:t>www.allens.com.au/accelerate/terms-and-conditions/</w:t>
        </w:r>
      </w:hyperlink>
      <w:r>
        <w:rPr>
          <w:rFonts w:cs="Arial"/>
          <w:color w:val="000000"/>
        </w:rPr>
        <w:t xml:space="preserve"> </w:t>
      </w:r>
    </w:p>
    <w:p w14:paraId="52A49CE9" w14:textId="77777777" w:rsidR="00FC15DE" w:rsidRDefault="00FC15DE" w:rsidP="0025331D">
      <w:pPr>
        <w:spacing w:before="0" w:line="240" w:lineRule="auto"/>
      </w:pPr>
    </w:p>
    <w:p w14:paraId="102478CE" w14:textId="77777777" w:rsidR="00FC15DE" w:rsidRDefault="00FC15DE" w:rsidP="0025331D">
      <w:pPr>
        <w:spacing w:before="0" w:line="240" w:lineRule="auto"/>
      </w:pPr>
      <w:r>
        <w:rPr>
          <w:noProof/>
        </w:rPr>
        <mc:AlternateContent>
          <mc:Choice Requires="wps">
            <w:drawing>
              <wp:inline distT="0" distB="0" distL="0" distR="0" wp14:anchorId="3C9D95F1" wp14:editId="048E12D9">
                <wp:extent cx="5965825" cy="1222131"/>
                <wp:effectExtent l="0" t="0" r="0" b="0"/>
                <wp:docPr id="1373622988" name="Text Box 137362298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965825" cy="1222131"/>
                        </a:xfrm>
                        <a:prstGeom prst="rect">
                          <a:avLst/>
                        </a:prstGeom>
                        <a:solidFill>
                          <a:srgbClr val="DAE0E4"/>
                        </a:solidFill>
                        <a:ln w="6350">
                          <a:noFill/>
                        </a:ln>
                        <a:effectLst/>
                      </wps:spPr>
                      <wps:txbx>
                        <w:txbxContent>
                          <w:p w14:paraId="68B6CC54" w14:textId="77777777" w:rsidR="00FC15DE" w:rsidRPr="0025331D" w:rsidRDefault="00FC15DE" w:rsidP="0025331D">
                            <w:pPr>
                              <w:rPr>
                                <w:b/>
                                <w:color w:val="0074BF"/>
                              </w:rPr>
                            </w:pPr>
                            <w:r w:rsidRPr="0025331D">
                              <w:rPr>
                                <w:b/>
                                <w:color w:val="0074BF"/>
                              </w:rPr>
                              <w:t>Guidance note warning</w:t>
                            </w:r>
                          </w:p>
                          <w:p w14:paraId="47C9A4EE" w14:textId="77777777" w:rsidR="00FC15DE" w:rsidRDefault="00FC15DE" w:rsidP="0025331D">
                            <w:r>
                              <w:t xml:space="preserve">Guidance notes to help you select relevant options are in blue shaded text. </w:t>
                            </w:r>
                            <w:r>
                              <w:rPr>
                                <w:highlight w:val="yellow"/>
                              </w:rPr>
                              <w:t>Yellow</w:t>
                            </w:r>
                            <w:r>
                              <w:t xml:space="preserve"> highlighted text shows where you need to include information or select which text option applies. Please delete all guidance notes and highlighted text before you publish, and double-check you have included all relevant information.</w:t>
                            </w:r>
                          </w:p>
                        </w:txbxContent>
                      </wps:txbx>
                      <wps:bodyPr rot="0" spcFirstLastPara="0" vertOverflow="overflow" horzOverflow="overflow" vert="horz" wrap="square" lIns="91440" tIns="0" rIns="91440" bIns="45720" numCol="1" spcCol="0" rtlCol="0" fromWordArt="0" anchor="t" anchorCtr="0" forceAA="0" compatLnSpc="1">
                        <a:prstTxWarp prst="textNoShape">
                          <a:avLst/>
                        </a:prstTxWarp>
                        <a:noAutofit/>
                      </wps:bodyPr>
                    </wps:wsp>
                  </a:graphicData>
                </a:graphic>
              </wp:inline>
            </w:drawing>
          </mc:Choice>
          <mc:Fallback>
            <w:pict>
              <v:shapetype w14:anchorId="3C9D95F1" id="_x0000_t202" coordsize="21600,21600" o:spt="202" path="m,l,21600r21600,l21600,xe">
                <v:stroke joinstyle="miter"/>
                <v:path gradientshapeok="t" o:connecttype="rect"/>
              </v:shapetype>
              <v:shape id="Text Box 1373622988" o:spid="_x0000_s1026" type="#_x0000_t202" style="width:469.75pt;height:96.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" fillcolor="#dae0e4" stroked="f" strokeweight=".5pt">
                <v:textbox inset=",0">
                  <w:txbxContent>
                    <w:p w14:paraId="68B6CC54" w14:textId="77777777" w:rsidR="00FC15DE" w:rsidRPr="0025331D" w:rsidRDefault="00FC15DE" w:rsidP="0025331D">
                      <w:pPr>
                        <w:rPr>
                          <w:b/>
                          <w:color w:val="0074BF"/>
                        </w:rPr>
                      </w:pPr>
                      <w:r w:rsidRPr="0025331D">
                        <w:rPr>
                          <w:b/>
                          <w:color w:val="0074BF"/>
                        </w:rPr>
                        <w:t>Guidance note warning</w:t>
                      </w:r>
                    </w:p>
                    <w:p w14:paraId="47C9A4EE" w14:textId="77777777" w:rsidR="00FC15DE" w:rsidRDefault="00FC15DE" w:rsidP="0025331D">
                      <w:r>
                        <w:t xml:space="preserve">Guidance notes to help you select relevant options are in blue shaded text. </w:t>
                      </w:r>
                      <w:r>
                        <w:rPr>
                          <w:highlight w:val="yellow"/>
                        </w:rPr>
                        <w:t>Yellow</w:t>
                      </w:r>
                      <w:r>
                        <w:t xml:space="preserve"> highlighted text shows where you need to include information or select which text option applies. Please delete all guidance notes and highlighted text before you publish, and double-check you have included all relevant information.</w:t>
                      </w:r>
                    </w:p>
                  </w:txbxContent>
                </v:textbox>
                <w10:anchorlock/>
              </v:shape>
            </w:pict>
          </mc:Fallback>
        </mc:AlternateContent>
      </w:r>
    </w:p>
    <w:p w14:paraId="623B285D" w14:textId="77777777" w:rsidR="00FC15DE" w:rsidRPr="0025331D" w:rsidRDefault="00FC15DE" w:rsidP="0025331D">
      <w:pPr>
        <w:spacing w:before="0" w:line="240" w:lineRule="auto"/>
      </w:pPr>
      <w:r>
        <w:rPr>
          <w:noProof/>
        </w:rPr>
        <mc:AlternateContent>
          <mc:Choice Requires="wps">
            <w:drawing>
              <wp:anchor distT="0" distB="0" distL="114300" distR="114300" simplePos="0" relativeHeight="251701248" behindDoc="0" locked="0" layoutInCell="1" allowOverlap="1" wp14:anchorId="5975CF92" wp14:editId="17A8EB7C">
                <wp:simplePos x="0" y="0"/>
                <wp:positionH relativeFrom="column">
                  <wp:posOffset>-3810</wp:posOffset>
                </wp:positionH>
                <wp:positionV relativeFrom="paragraph">
                  <wp:posOffset>198999</wp:posOffset>
                </wp:positionV>
                <wp:extent cx="1828800" cy="1828800"/>
                <wp:effectExtent l="0" t="0" r="0" b="0"/>
                <wp:wrapSquare wrapText="bothSides"/>
                <wp:docPr id="11" name="Text Box 11"/>
                <wp:cNvGraphicFramePr/>
                <a:graphic xmlns:a="http://schemas.openxmlformats.org/drawingml/2006/main">
                  <a:graphicData uri="http://schemas.microsoft.com/office/word/2010/wordprocessingShape">
                    <wps:wsp>
                      <wps:cNvSpPr txBox="1"/>
                      <wps:spPr>
                        <a:xfrm>
                          <a:off x="0" y="0"/>
                          <a:ext cx="1828800" cy="1828800"/>
                        </a:xfrm>
                        <a:prstGeom prst="rect">
                          <a:avLst/>
                        </a:prstGeom>
                        <a:solidFill>
                          <a:srgbClr val="DAE0E4"/>
                        </a:solidFill>
                        <a:ln>
                          <a:noFill/>
                        </a:ln>
                      </wps:spPr>
                      <wps:style>
                        <a:lnRef idx="2">
                          <a:schemeClr val="dk1"/>
                        </a:lnRef>
                        <a:fillRef idx="1">
                          <a:schemeClr val="lt1"/>
                        </a:fillRef>
                        <a:effectRef idx="0">
                          <a:schemeClr val="dk1"/>
                        </a:effectRef>
                        <a:fontRef idx="minor">
                          <a:schemeClr val="dk1"/>
                        </a:fontRef>
                      </wps:style>
                      <wps:txbx>
                        <w:txbxContent>
                          <w:p w14:paraId="48CF9B76" w14:textId="77777777" w:rsidR="00FC15DE" w:rsidRPr="0025331D" w:rsidRDefault="00FC15DE" w:rsidP="0025331D">
                            <w:pPr>
                              <w:rPr>
                                <w:b/>
                                <w:color w:val="0074BF"/>
                              </w:rPr>
                            </w:pPr>
                            <w:r w:rsidRPr="0025331D">
                              <w:rPr>
                                <w:b/>
                                <w:color w:val="0074BF"/>
                              </w:rPr>
                              <w:t>Guidance note</w:t>
                            </w:r>
                          </w:p>
                          <w:p w14:paraId="5F8BD3E2" w14:textId="77777777" w:rsidR="00FC15DE" w:rsidRPr="0025331D" w:rsidRDefault="00FC15DE" w:rsidP="0025331D">
                            <w:pPr>
                              <w:rPr>
                                <w:b/>
                                <w:color w:val="0074BF"/>
                              </w:rPr>
                            </w:pPr>
                            <w:r w:rsidRPr="0025331D">
                              <w:rPr>
                                <w:b/>
                                <w:color w:val="0074BF"/>
                              </w:rPr>
                              <w:t>Using this template</w:t>
                            </w:r>
                          </w:p>
                          <w:p w14:paraId="124C7306" w14:textId="77777777" w:rsidR="00FC15DE" w:rsidRPr="00A30E30" w:rsidRDefault="00FC15DE" w:rsidP="0025331D">
                            <w:r w:rsidRPr="00A30E30">
                              <w:t>We have se</w:t>
                            </w:r>
                            <w:r>
                              <w:t>t out below different types of collection n</w:t>
                            </w:r>
                            <w:r w:rsidRPr="00A30E30">
                              <w:t>otices that can be used in different scenarios. For example,</w:t>
                            </w:r>
                            <w:r>
                              <w:t xml:space="preserve"> you may need a collection notice</w:t>
                            </w:r>
                            <w:r w:rsidRPr="00A30E30">
                              <w:t>:</w:t>
                            </w:r>
                          </w:p>
                          <w:p w14:paraId="19E57291" w14:textId="77777777" w:rsidR="00FC15DE" w:rsidRPr="00A30E30" w:rsidRDefault="00FC15DE" w:rsidP="0025331D">
                            <w:pPr>
                              <w:pStyle w:val="Bullet1"/>
                            </w:pPr>
                            <w:r>
                              <w:t xml:space="preserve">when you </w:t>
                            </w:r>
                            <w:r w:rsidRPr="00A30E30">
                              <w:t>receive</w:t>
                            </w:r>
                            <w:r>
                              <w:t xml:space="preserve"> </w:t>
                            </w:r>
                            <w:r w:rsidRPr="00A30E30">
                              <w:t>an email or</w:t>
                            </w:r>
                            <w:r>
                              <w:t xml:space="preserve"> phone call from an individual;</w:t>
                            </w:r>
                          </w:p>
                          <w:p w14:paraId="1268DFCC" w14:textId="77777777" w:rsidR="00FC15DE" w:rsidRPr="00A30E30" w:rsidRDefault="00FC15DE" w:rsidP="0025331D">
                            <w:pPr>
                              <w:pStyle w:val="Bullet1"/>
                            </w:pPr>
                            <w:r>
                              <w:t>on a 'contact us'</w:t>
                            </w:r>
                            <w:r w:rsidRPr="00A30E30">
                              <w:t xml:space="preserve"> form o</w:t>
                            </w:r>
                            <w:r>
                              <w:t>n your website;</w:t>
                            </w:r>
                          </w:p>
                          <w:p w14:paraId="5C5E54A6" w14:textId="77777777" w:rsidR="00FC15DE" w:rsidRPr="00A30E30" w:rsidRDefault="00FC15DE" w:rsidP="0025331D">
                            <w:pPr>
                              <w:pStyle w:val="Bullet1"/>
                            </w:pPr>
                            <w:r>
                              <w:t xml:space="preserve">when </w:t>
                            </w:r>
                            <w:r w:rsidRPr="00A30E30">
                              <w:t>an individual registers an account</w:t>
                            </w:r>
                            <w:r>
                              <w:t xml:space="preserve"> with you;</w:t>
                            </w:r>
                            <w:r w:rsidRPr="00A30E30">
                              <w:t xml:space="preserve"> or</w:t>
                            </w:r>
                          </w:p>
                          <w:p w14:paraId="29E23F58" w14:textId="77777777" w:rsidR="00FC15DE" w:rsidRPr="00A30E30" w:rsidRDefault="00FC15DE" w:rsidP="0025331D">
                            <w:pPr>
                              <w:pStyle w:val="Bullet1"/>
                            </w:pPr>
                            <w:r>
                              <w:t xml:space="preserve">when </w:t>
                            </w:r>
                            <w:r w:rsidRPr="00A30E30">
                              <w:t>an individual downloads an application, or turns on a particular feature of an application</w:t>
                            </w:r>
                            <w:r>
                              <w:t>,</w:t>
                            </w:r>
                            <w:r w:rsidRPr="00A30E30">
                              <w:t xml:space="preserve"> that collects specific kinds of personal information.</w:t>
                            </w:r>
                          </w:p>
                          <w:p w14:paraId="67A4E10B" w14:textId="77777777" w:rsidR="00FC15DE" w:rsidRDefault="00FC15DE" w:rsidP="0025331D">
                            <w:r>
                              <w:t>The collection n</w:t>
                            </w:r>
                            <w:r w:rsidRPr="00A30E30">
                              <w:t xml:space="preserve">otices set out below should be modified depending on </w:t>
                            </w:r>
                            <w:r>
                              <w:t>what information you collect and how you use it</w:t>
                            </w:r>
                            <w:r w:rsidRPr="00A30E30">
                              <w:t xml:space="preserve">. </w:t>
                            </w:r>
                            <w:r>
                              <w:t>You should ensure that your collection notices are consistent with your company's Privacy Policy.</w:t>
                            </w:r>
                          </w:p>
                          <w:p w14:paraId="3B5A472D" w14:textId="77777777" w:rsidR="00FC15DE" w:rsidRDefault="00FC15DE" w:rsidP="0025331D">
                            <w:r>
                              <w:t xml:space="preserve">The type of notice you should use depends on the form in which the user will be reading the Collection Notice. For example, where a user is using your app, you may consider a 'layering' approach to drawing the user's attention to the relevant privacy matters. In practice this means that your app may include a pop-up that highlights the key issues (such as what information is collected and why) and then links to a long-form collection notice (as set out in (1) below) on your website. </w:t>
                            </w:r>
                          </w:p>
                          <w:p w14:paraId="11695D92" w14:textId="77777777" w:rsidR="00FC15DE" w:rsidRPr="00A30E30" w:rsidRDefault="00FC15DE" w:rsidP="0025331D">
                            <w:r>
                              <w:t xml:space="preserve">The Privacy Commissioner has released a handy guide for mobile app developers </w:t>
                            </w:r>
                            <w:r w:rsidRPr="006570C7">
                              <w:t xml:space="preserve">operating in the Australian market to </w:t>
                            </w:r>
                            <w:r>
                              <w:t xml:space="preserve">help them </w:t>
                            </w:r>
                            <w:r w:rsidRPr="006570C7">
                              <w:t>comply with Australian privacy law and best practice</w:t>
                            </w:r>
                            <w:r>
                              <w:t>.</w:t>
                            </w:r>
                          </w:p>
                        </w:txbxContent>
                      </wps:txbx>
                      <wps:bodyPr rot="0" spcFirstLastPara="0" vertOverflow="overflow" horzOverflow="overflow" vert="horz" wrap="none" lIns="91440" tIns="0" rIns="91440" bIns="45720" numCol="1" spcCol="0" rtlCol="0" fromWordArt="0" anchor="t" anchorCtr="0" forceAA="0" compatLnSpc="1">
                        <a:prstTxWarp prst="textNoShape">
                          <a:avLst/>
                        </a:prstTxWarp>
                        <a:spAutoFit/>
                      </wps:bodyPr>
                    </wps:wsp>
                  </a:graphicData>
                </a:graphic>
              </wp:anchor>
            </w:drawing>
          </mc:Choice>
          <mc:Fallback>
            <w:pict>
              <v:shape w14:anchorId="5975CF92" id="Text Box 11" o:spid="_x0000_s1027" type="#_x0000_t202" style="position:absolute;margin-left:-.3pt;margin-top:15.65pt;width:2in;height:2in;z-index:251701248;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" fillcolor="#dae0e4" stroked="f" strokeweight="2pt">
                <v:textbox style="mso-fit-shape-to-text:t" inset=",0">
                  <w:txbxContent>
                    <w:p w14:paraId="48CF9B76" w14:textId="77777777" w:rsidR="00FC15DE" w:rsidRPr="0025331D" w:rsidRDefault="00FC15DE" w:rsidP="0025331D">
                      <w:pPr>
                        <w:rPr>
                          <w:b/>
                          <w:color w:val="0074BF"/>
                        </w:rPr>
                      </w:pPr>
                      <w:r w:rsidRPr="0025331D">
                        <w:rPr>
                          <w:b/>
                          <w:color w:val="0074BF"/>
                        </w:rPr>
                        <w:t>Guidance note</w:t>
                      </w:r>
                    </w:p>
                    <w:p w14:paraId="5F8BD3E2" w14:textId="77777777" w:rsidR="00FC15DE" w:rsidRPr="0025331D" w:rsidRDefault="00FC15DE" w:rsidP="0025331D">
                      <w:pPr>
                        <w:rPr>
                          <w:b/>
                          <w:color w:val="0074BF"/>
                        </w:rPr>
                      </w:pPr>
                      <w:r w:rsidRPr="0025331D">
                        <w:rPr>
                          <w:b/>
                          <w:color w:val="0074BF"/>
                        </w:rPr>
                        <w:t>Using this template</w:t>
                      </w:r>
                    </w:p>
                    <w:p w14:paraId="124C7306" w14:textId="77777777" w:rsidR="00FC15DE" w:rsidRPr="00A30E30" w:rsidRDefault="00FC15DE" w:rsidP="0025331D">
                      <w:r w:rsidRPr="00A30E30">
                        <w:t>We have se</w:t>
                      </w:r>
                      <w:r>
                        <w:t>t out below different types of collection n</w:t>
                      </w:r>
                      <w:r w:rsidRPr="00A30E30">
                        <w:t>otices that can be used in different scenarios. For example,</w:t>
                      </w:r>
                      <w:r>
                        <w:t xml:space="preserve"> you may need a collection notice</w:t>
                      </w:r>
                      <w:r w:rsidRPr="00A30E30">
                        <w:t>:</w:t>
                      </w:r>
                    </w:p>
                    <w:p w14:paraId="19E57291" w14:textId="77777777" w:rsidR="00FC15DE" w:rsidRPr="00A30E30" w:rsidRDefault="00FC15DE" w:rsidP="0025331D">
                      <w:pPr>
                        <w:pStyle w:val="Bullet1"/>
                      </w:pPr>
                      <w:r>
                        <w:t xml:space="preserve">when you </w:t>
                      </w:r>
                      <w:r w:rsidRPr="00A30E30">
                        <w:t>receive</w:t>
                      </w:r>
                      <w:r>
                        <w:t xml:space="preserve"> </w:t>
                      </w:r>
                      <w:r w:rsidRPr="00A30E30">
                        <w:t>an email or</w:t>
                      </w:r>
                      <w:r>
                        <w:t xml:space="preserve"> phone call from an individual;</w:t>
                      </w:r>
                    </w:p>
                    <w:p w14:paraId="1268DFCC" w14:textId="77777777" w:rsidR="00FC15DE" w:rsidRPr="00A30E30" w:rsidRDefault="00FC15DE" w:rsidP="0025331D">
                      <w:pPr>
                        <w:pStyle w:val="Bullet1"/>
                      </w:pPr>
                      <w:r>
                        <w:t>on a 'contact us'</w:t>
                      </w:r>
                      <w:r w:rsidRPr="00A30E30">
                        <w:t xml:space="preserve"> form o</w:t>
                      </w:r>
                      <w:r>
                        <w:t>n your website;</w:t>
                      </w:r>
                    </w:p>
                    <w:p w14:paraId="5C5E54A6" w14:textId="77777777" w:rsidR="00FC15DE" w:rsidRPr="00A30E30" w:rsidRDefault="00FC15DE" w:rsidP="0025331D">
                      <w:pPr>
                        <w:pStyle w:val="Bullet1"/>
                      </w:pPr>
                      <w:r>
                        <w:t xml:space="preserve">when </w:t>
                      </w:r>
                      <w:r w:rsidRPr="00A30E30">
                        <w:t>an individual registers an account</w:t>
                      </w:r>
                      <w:r>
                        <w:t xml:space="preserve"> with you;</w:t>
                      </w:r>
                      <w:r w:rsidRPr="00A30E30">
                        <w:t xml:space="preserve"> or</w:t>
                      </w:r>
                    </w:p>
                    <w:p w14:paraId="29E23F58" w14:textId="77777777" w:rsidR="00FC15DE" w:rsidRPr="00A30E30" w:rsidRDefault="00FC15DE" w:rsidP="0025331D">
                      <w:pPr>
                        <w:pStyle w:val="Bullet1"/>
                      </w:pPr>
                      <w:r>
                        <w:t xml:space="preserve">when </w:t>
                      </w:r>
                      <w:r w:rsidRPr="00A30E30">
                        <w:t>an individual downloads an application, or turns on a particular feature of an application</w:t>
                      </w:r>
                      <w:r>
                        <w:t>,</w:t>
                      </w:r>
                      <w:r w:rsidRPr="00A30E30">
                        <w:t xml:space="preserve"> that collects specific kinds of personal information.</w:t>
                      </w:r>
                    </w:p>
                    <w:p w14:paraId="67A4E10B" w14:textId="77777777" w:rsidR="00FC15DE" w:rsidRDefault="00FC15DE" w:rsidP="0025331D">
                      <w:r>
                        <w:t>The collection n</w:t>
                      </w:r>
                      <w:r w:rsidRPr="00A30E30">
                        <w:t xml:space="preserve">otices set out below should be modified depending on </w:t>
                      </w:r>
                      <w:r>
                        <w:t>what information you collect and how you use it</w:t>
                      </w:r>
                      <w:r w:rsidRPr="00A30E30">
                        <w:t xml:space="preserve">. </w:t>
                      </w:r>
                      <w:r>
                        <w:t>You should ensure that your collection notices are consistent with your company's Privacy Policy.</w:t>
                      </w:r>
                    </w:p>
                    <w:p w14:paraId="3B5A472D" w14:textId="77777777" w:rsidR="00FC15DE" w:rsidRDefault="00FC15DE" w:rsidP="0025331D">
                      <w:r>
                        <w:t xml:space="preserve">The type of notice you should use depends on the form in which the user will be reading the Collection Notice. For example, where a user is using your app, you may consider a 'layering' approach to drawing the user's attention to the relevant privacy matters. In practice this means that your app may include a pop-up that highlights the key issues (such as what information is collected and why) and then links to a long-form collection notice (as set out in (1) below) on your website. </w:t>
                      </w:r>
                    </w:p>
                    <w:p w14:paraId="11695D92" w14:textId="77777777" w:rsidR="00FC15DE" w:rsidRPr="00A30E30" w:rsidRDefault="00FC15DE" w:rsidP="0025331D">
                      <w:r>
                        <w:t xml:space="preserve">The Privacy Commissioner has released a handy guide for mobile app developers </w:t>
                      </w:r>
                      <w:r w:rsidRPr="006570C7">
                        <w:t xml:space="preserve">operating in the Australian market to </w:t>
                      </w:r>
                      <w:r>
                        <w:t xml:space="preserve">help them </w:t>
                      </w:r>
                      <w:r w:rsidRPr="006570C7">
                        <w:t>comply with Australian privacy law and best practice</w:t>
                      </w:r>
                      <w:r>
                        <w:t>.</w:t>
                      </w:r>
                    </w:p>
                  </w:txbxContent>
                </v:textbox>
                <w10:wrap type="square"/>
              </v:shape>
            </w:pict>
          </mc:Fallback>
        </mc:AlternateContent>
      </w:r>
    </w:p>
    <w:bookmarkEnd w:id="0"/>
    <w:p w14:paraId="1288541A" w14:textId="77777777" w:rsidR="00FC15DE" w:rsidRPr="0025331D" w:rsidRDefault="00FC15DE" w:rsidP="0025331D">
      <w:pPr>
        <w:pStyle w:val="Title"/>
        <w:keepNext w:val="0"/>
        <w:rPr>
          <w:sz w:val="20"/>
        </w:rPr>
      </w:pPr>
    </w:p>
    <w:p w14:paraId="130F1488" w14:textId="77777777" w:rsidR="00FC15DE" w:rsidRPr="0025331D" w:rsidRDefault="00FC15DE" w:rsidP="0025331D">
      <w:pPr>
        <w:rPr>
          <w:b/>
          <w:bCs/>
        </w:rPr>
        <w:sectPr w:rsidR="00FC15DE" w:rsidRPr="0025331D" w:rsidSect="00FC15DE">
          <w:headerReference w:type="default" r:id="rId9"/>
          <w:footerReference w:type="default" r:id="rId10"/>
          <w:headerReference w:type="first" r:id="rId11"/>
          <w:pgSz w:w="11907" w:h="16840" w:code="9"/>
          <w:pgMar w:top="1701" w:right="1134" w:bottom="567" w:left="1418" w:header="284" w:footer="284" w:gutter="0"/>
          <w:cols w:space="720"/>
          <w:titlePg/>
          <w:docGrid w:linePitch="272"/>
        </w:sectPr>
      </w:pPr>
    </w:p>
    <w:bookmarkEnd w:id="1"/>
    <w:p w14:paraId="449369E4" w14:textId="77777777" w:rsidR="00FC15DE" w:rsidRDefault="00FC15DE" w:rsidP="00D3549F">
      <w:pPr>
        <w:pStyle w:val="AllensHeading1"/>
      </w:pPr>
      <w:r>
        <w:lastRenderedPageBreak/>
        <w:t>Long form Collection Notice</w:t>
      </w:r>
    </w:p>
    <w:p w14:paraId="66522A6A" w14:textId="77777777" w:rsidR="00FC15DE" w:rsidRDefault="00FC15DE" w:rsidP="00D474D3">
      <w:pPr>
        <w:pStyle w:val="NormalIndent"/>
      </w:pPr>
      <w:r>
        <w:rPr>
          <w:noProof/>
        </w:rPr>
        <mc:AlternateContent>
          <mc:Choice Requires="wps">
            <w:drawing>
              <wp:anchor distT="0" distB="0" distL="114300" distR="114300" simplePos="0" relativeHeight="251692032" behindDoc="0" locked="0" layoutInCell="1" allowOverlap="1" wp14:anchorId="465EA68C" wp14:editId="38283309">
                <wp:simplePos x="0" y="0"/>
                <wp:positionH relativeFrom="column">
                  <wp:posOffset>-1270</wp:posOffset>
                </wp:positionH>
                <wp:positionV relativeFrom="paragraph">
                  <wp:posOffset>5080</wp:posOffset>
                </wp:positionV>
                <wp:extent cx="1828800" cy="1828800"/>
                <wp:effectExtent l="0" t="0" r="0" b="6985"/>
                <wp:wrapSquare wrapText="bothSides"/>
                <wp:docPr id="13" name="Text Box 13"/>
                <wp:cNvGraphicFramePr/>
                <a:graphic xmlns:a="http://schemas.openxmlformats.org/drawingml/2006/main">
                  <a:graphicData uri="http://schemas.microsoft.com/office/word/2010/wordprocessingShape">
                    <wps:wsp>
                      <wps:cNvSpPr txBox="1"/>
                      <wps:spPr>
                        <a:xfrm>
                          <a:off x="0" y="0"/>
                          <a:ext cx="1828800" cy="1828800"/>
                        </a:xfrm>
                        <a:prstGeom prst="rect">
                          <a:avLst/>
                        </a:prstGeom>
                        <a:solidFill>
                          <a:srgbClr val="DAE0E4"/>
                        </a:solidFill>
                        <a:ln w="6350">
                          <a:noFill/>
                        </a:ln>
                        <a:effectLst/>
                      </wps:spPr>
                      <wps:txbx>
                        <w:txbxContent>
                          <w:p w14:paraId="71FCD7C2" w14:textId="77777777" w:rsidR="00FC15DE" w:rsidRPr="0025331D" w:rsidRDefault="00FC15DE" w:rsidP="00C143CD">
                            <w:pPr>
                              <w:rPr>
                                <w:b/>
                                <w:color w:val="0074BF"/>
                              </w:rPr>
                            </w:pPr>
                            <w:r w:rsidRPr="0025331D">
                              <w:rPr>
                                <w:b/>
                                <w:color w:val="0074BF"/>
                              </w:rPr>
                              <w:t>Guidance note</w:t>
                            </w:r>
                          </w:p>
                          <w:p w14:paraId="0BEE2C55" w14:textId="77777777" w:rsidR="00FC15DE" w:rsidRDefault="00FC15DE" w:rsidP="00C143CD">
                            <w:r w:rsidRPr="00A30E30">
                              <w:t>The n</w:t>
                            </w:r>
                            <w:r>
                              <w:t>otice below is a standard form collection n</w:t>
                            </w:r>
                            <w:r w:rsidRPr="00A30E30">
                              <w:t xml:space="preserve">otice that can be adapted for particular use. The precise wording will depend on the types of personal information </w:t>
                            </w:r>
                            <w:r>
                              <w:t>you collect and how you use it. You can use this collection notice:</w:t>
                            </w:r>
                          </w:p>
                          <w:p w14:paraId="4B278049" w14:textId="77777777" w:rsidR="00FC15DE" w:rsidRDefault="00FC15DE" w:rsidP="00BC2A5D">
                            <w:pPr>
                              <w:pStyle w:val="Bullet1"/>
                            </w:pPr>
                            <w:r>
                              <w:t>when you receive an email;</w:t>
                            </w:r>
                          </w:p>
                          <w:p w14:paraId="45714E54" w14:textId="77777777" w:rsidR="00FC15DE" w:rsidRDefault="00FC15DE" w:rsidP="00BC2A5D">
                            <w:pPr>
                              <w:pStyle w:val="Bullet1"/>
                            </w:pPr>
                            <w:r>
                              <w:t>on your website;</w:t>
                            </w:r>
                          </w:p>
                          <w:p w14:paraId="26D6D63E" w14:textId="77777777" w:rsidR="00FC15DE" w:rsidRDefault="00FC15DE" w:rsidP="00BC2A5D">
                            <w:pPr>
                              <w:pStyle w:val="Bullet1"/>
                            </w:pPr>
                            <w:r>
                              <w:t>when an individual registers an account on your website; or</w:t>
                            </w:r>
                          </w:p>
                          <w:p w14:paraId="1AE5C751" w14:textId="77777777" w:rsidR="00FC15DE" w:rsidRDefault="00FC15DE" w:rsidP="00BC2A5D">
                            <w:pPr>
                              <w:pStyle w:val="Bullet1"/>
                            </w:pPr>
                            <w:r>
                              <w:t xml:space="preserve">in the terms and conditions of an account or app. </w:t>
                            </w:r>
                          </w:p>
                          <w:p w14:paraId="7C1C2A24" w14:textId="77777777" w:rsidR="00FC15DE" w:rsidRPr="00A30E30" w:rsidRDefault="00FC15DE" w:rsidP="00C143CD">
                            <w:pPr>
                              <w:rPr>
                                <w:b/>
                              </w:rPr>
                            </w:pPr>
                            <w:r w:rsidRPr="00A30E30">
                              <w:t xml:space="preserve">If </w:t>
                            </w:r>
                            <w:r>
                              <w:t xml:space="preserve">you </w:t>
                            </w:r>
                            <w:r w:rsidRPr="00A30E30">
                              <w:t>disclose personal information outside of Australia</w:t>
                            </w:r>
                            <w:r>
                              <w:t>,</w:t>
                            </w:r>
                            <w:r w:rsidRPr="00A30E30">
                              <w:t xml:space="preserve"> </w:t>
                            </w:r>
                            <w:r>
                              <w:t>you</w:t>
                            </w:r>
                            <w:r w:rsidRPr="00A30E30">
                              <w:t xml:space="preserve"> will need to include the statement </w:t>
                            </w:r>
                            <w:r>
                              <w:t xml:space="preserve">below </w:t>
                            </w:r>
                            <w:r w:rsidRPr="00BC2A5D">
                              <w:rPr>
                                <w:highlight w:val="green"/>
                              </w:rPr>
                              <w:t>highlighted in green</w:t>
                            </w:r>
                            <w:r>
                              <w:t>.</w:t>
                            </w:r>
                          </w:p>
                        </w:txbxContent>
                      </wps:txbx>
                      <wps:bodyPr rot="0" spcFirstLastPara="0" vertOverflow="overflow" horzOverflow="overflow" vert="horz" wrap="none" lIns="91440" tIns="0" rIns="91440" bIns="4572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 w14:anchorId="465EA68C" id="Text Box 13" o:spid="_x0000_s1028" type="#_x0000_t202" style="position:absolute;left:0;text-align:left;margin-left:-.1pt;margin-top:.4pt;width:2in;height:2in;z-index:25169203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" fillcolor="#dae0e4" stroked="f" strokeweight=".5pt">
                <v:textbox style="mso-fit-shape-to-text:t" inset=",0">
                  <w:txbxContent>
                    <w:p w14:paraId="71FCD7C2" w14:textId="77777777" w:rsidR="00FC15DE" w:rsidRPr="0025331D" w:rsidRDefault="00FC15DE" w:rsidP="00C143CD">
                      <w:pPr>
                        <w:rPr>
                          <w:b/>
                          <w:color w:val="0074BF"/>
                        </w:rPr>
                      </w:pPr>
                      <w:r w:rsidRPr="0025331D">
                        <w:rPr>
                          <w:b/>
                          <w:color w:val="0074BF"/>
                        </w:rPr>
                        <w:t>Guidance note</w:t>
                      </w:r>
                    </w:p>
                    <w:p w14:paraId="0BEE2C55" w14:textId="77777777" w:rsidR="00FC15DE" w:rsidRDefault="00FC15DE" w:rsidP="00C143CD">
                      <w:r w:rsidRPr="00A30E30">
                        <w:t>The n</w:t>
                      </w:r>
                      <w:r>
                        <w:t>otice below is a standard form collection n</w:t>
                      </w:r>
                      <w:r w:rsidRPr="00A30E30">
                        <w:t xml:space="preserve">otice that can be adapted for particular use. The precise wording will depend on the types of personal information </w:t>
                      </w:r>
                      <w:r>
                        <w:t>you collect and how you use it. You can use this collection notice:</w:t>
                      </w:r>
                    </w:p>
                    <w:p w14:paraId="4B278049" w14:textId="77777777" w:rsidR="00FC15DE" w:rsidRDefault="00FC15DE" w:rsidP="00BC2A5D">
                      <w:pPr>
                        <w:pStyle w:val="Bullet1"/>
                      </w:pPr>
                      <w:r>
                        <w:t>when you receive an email;</w:t>
                      </w:r>
                    </w:p>
                    <w:p w14:paraId="45714E54" w14:textId="77777777" w:rsidR="00FC15DE" w:rsidRDefault="00FC15DE" w:rsidP="00BC2A5D">
                      <w:pPr>
                        <w:pStyle w:val="Bullet1"/>
                      </w:pPr>
                      <w:r>
                        <w:t>on your website;</w:t>
                      </w:r>
                    </w:p>
                    <w:p w14:paraId="26D6D63E" w14:textId="77777777" w:rsidR="00FC15DE" w:rsidRDefault="00FC15DE" w:rsidP="00BC2A5D">
                      <w:pPr>
                        <w:pStyle w:val="Bullet1"/>
                      </w:pPr>
                      <w:r>
                        <w:t>when an individual registers an account on your website; or</w:t>
                      </w:r>
                    </w:p>
                    <w:p w14:paraId="1AE5C751" w14:textId="77777777" w:rsidR="00FC15DE" w:rsidRDefault="00FC15DE" w:rsidP="00BC2A5D">
                      <w:pPr>
                        <w:pStyle w:val="Bullet1"/>
                      </w:pPr>
                      <w:r>
                        <w:t xml:space="preserve">in the terms and conditions of an account or app. </w:t>
                      </w:r>
                    </w:p>
                    <w:p w14:paraId="7C1C2A24" w14:textId="77777777" w:rsidR="00FC15DE" w:rsidRPr="00A30E30" w:rsidRDefault="00FC15DE" w:rsidP="00C143CD">
                      <w:pPr>
                        <w:rPr>
                          <w:b/>
                        </w:rPr>
                      </w:pPr>
                      <w:r w:rsidRPr="00A30E30">
                        <w:t xml:space="preserve">If </w:t>
                      </w:r>
                      <w:r>
                        <w:t xml:space="preserve">you </w:t>
                      </w:r>
                      <w:r w:rsidRPr="00A30E30">
                        <w:t>disclose personal information outside of Australia</w:t>
                      </w:r>
                      <w:r>
                        <w:t>,</w:t>
                      </w:r>
                      <w:r w:rsidRPr="00A30E30">
                        <w:t xml:space="preserve"> </w:t>
                      </w:r>
                      <w:r>
                        <w:t>you</w:t>
                      </w:r>
                      <w:r w:rsidRPr="00A30E30">
                        <w:t xml:space="preserve"> will need to include the statement </w:t>
                      </w:r>
                      <w:r>
                        <w:t xml:space="preserve">below </w:t>
                      </w:r>
                      <w:r w:rsidRPr="00BC2A5D">
                        <w:rPr>
                          <w:highlight w:val="green"/>
                        </w:rPr>
                        <w:t>highlighted in green</w:t>
                      </w:r>
                      <w:r>
                        <w:t>.</w:t>
                      </w:r>
                    </w:p>
                  </w:txbxContent>
                </v:textbox>
                <w10:wrap type="square"/>
              </v:shape>
            </w:pict>
          </mc:Fallback>
        </mc:AlternateContent>
      </w:r>
    </w:p>
    <w:p w14:paraId="7932157F" w14:textId="77777777" w:rsidR="00FC15DE" w:rsidRPr="002B4B37" w:rsidRDefault="00FC15DE" w:rsidP="00D474D3">
      <w:pPr>
        <w:pStyle w:val="NormalIndent"/>
      </w:pPr>
      <w:r>
        <w:t>[</w:t>
      </w:r>
      <w:r>
        <w:rPr>
          <w:highlight w:val="yellow"/>
        </w:rPr>
        <w:t>I</w:t>
      </w:r>
      <w:r w:rsidRPr="002B4B37">
        <w:rPr>
          <w:highlight w:val="yellow"/>
        </w:rPr>
        <w:t xml:space="preserve">nsert </w:t>
      </w:r>
      <w:r>
        <w:rPr>
          <w:highlight w:val="yellow"/>
        </w:rPr>
        <w:t xml:space="preserve">name of your </w:t>
      </w:r>
      <w:r w:rsidRPr="002B4B37">
        <w:rPr>
          <w:highlight w:val="yellow"/>
        </w:rPr>
        <w:t>comp</w:t>
      </w:r>
      <w:r>
        <w:rPr>
          <w:highlight w:val="yellow"/>
        </w:rPr>
        <w:t>any</w:t>
      </w:r>
      <w:r>
        <w:t xml:space="preserve">] </w:t>
      </w:r>
      <w:r w:rsidRPr="00896EBC">
        <w:rPr>
          <w:highlight w:val="yellow"/>
        </w:rPr>
        <w:t>[(ABN/ACN [#])</w:t>
      </w:r>
      <w:r>
        <w:t>] ('we', 'us' or 'our') collect personal information about you in order to [</w:t>
      </w:r>
      <w:r w:rsidRPr="002B4B37">
        <w:rPr>
          <w:highlight w:val="yellow"/>
        </w:rPr>
        <w:t xml:space="preserve">insert purpose of collection, </w:t>
      </w:r>
      <w:proofErr w:type="spellStart"/>
      <w:r w:rsidRPr="002B4B37">
        <w:rPr>
          <w:highlight w:val="yellow"/>
        </w:rPr>
        <w:t>eg</w:t>
      </w:r>
      <w:proofErr w:type="spellEnd"/>
      <w:r w:rsidRPr="002B4B37">
        <w:rPr>
          <w:highlight w:val="yellow"/>
        </w:rPr>
        <w:t xml:space="preserve"> respond to your enquiry | process your registration | provide you with [insert name of service</w:t>
      </w:r>
      <w:r w:rsidRPr="002B4B37">
        <w:rPr>
          <w:i/>
          <w:highlight w:val="yellow"/>
        </w:rPr>
        <w:t xml:space="preserve"> | </w:t>
      </w:r>
      <w:r w:rsidRPr="002B4B37">
        <w:rPr>
          <w:highlight w:val="yellow"/>
        </w:rPr>
        <w:t>feature</w:t>
      </w:r>
      <w:r w:rsidRPr="002B4B37">
        <w:rPr>
          <w:i/>
          <w:highlight w:val="yellow"/>
        </w:rPr>
        <w:t xml:space="preserve"> | </w:t>
      </w:r>
      <w:r w:rsidRPr="002B4B37">
        <w:rPr>
          <w:highlight w:val="yellow"/>
        </w:rPr>
        <w:t>function]]</w:t>
      </w:r>
      <w:r w:rsidRPr="002B4B37">
        <w:t xml:space="preserve"> and for purposes otherwise set out in our Privacy Policy at </w:t>
      </w:r>
      <w:r w:rsidRPr="002B4B37">
        <w:rPr>
          <w:highlight w:val="yellow"/>
        </w:rPr>
        <w:t>[insert web address</w:t>
      </w:r>
      <w:r w:rsidRPr="002B4B37">
        <w:t xml:space="preserve">]. </w:t>
      </w:r>
    </w:p>
    <w:p w14:paraId="116FA60C" w14:textId="77777777" w:rsidR="00FC15DE" w:rsidRPr="001A368C" w:rsidRDefault="00FC15DE" w:rsidP="00D474D3">
      <w:pPr>
        <w:pStyle w:val="NormalIndent"/>
      </w:pPr>
      <w:r>
        <w:t>The information you provide will be collected by or on behalf of us and may be disclosed to third parties that help us deliver our services (including information technology suppliers, communication suppliers and our business partners) or as required by law. If you do not provide this information, we may not be able to provide all our [</w:t>
      </w:r>
      <w:r w:rsidRPr="00926D6E">
        <w:rPr>
          <w:highlight w:val="yellow"/>
        </w:rPr>
        <w:t>services | products</w:t>
      </w:r>
      <w:r>
        <w:t>] to you</w:t>
      </w:r>
      <w:r w:rsidRPr="00554832">
        <w:t xml:space="preserve">. </w:t>
      </w:r>
      <w:r w:rsidRPr="00554832">
        <w:rPr>
          <w:highlight w:val="yellow"/>
        </w:rPr>
        <w:t>[We may disclose your personal information to recipients that are located outside of Australia, including to [</w:t>
      </w:r>
      <w:r w:rsidRPr="002B4B37">
        <w:rPr>
          <w:highlight w:val="yellow"/>
        </w:rPr>
        <w:t>insert types of entities</w:t>
      </w:r>
      <w:r w:rsidRPr="00554832">
        <w:rPr>
          <w:highlight w:val="yellow"/>
        </w:rPr>
        <w:t>] located in [</w:t>
      </w:r>
      <w:r w:rsidRPr="002B4B37">
        <w:rPr>
          <w:highlight w:val="yellow"/>
        </w:rPr>
        <w:t>insert countries</w:t>
      </w:r>
      <w:r w:rsidRPr="00554832">
        <w:rPr>
          <w:highlight w:val="yellow"/>
        </w:rPr>
        <w:t>].]</w:t>
      </w:r>
      <w:r>
        <w:t xml:space="preserve"> </w:t>
      </w:r>
    </w:p>
    <w:p w14:paraId="0341C60C" w14:textId="77777777" w:rsidR="00FC15DE" w:rsidRDefault="00FC15DE" w:rsidP="00D474D3">
      <w:pPr>
        <w:pStyle w:val="NormalIndent"/>
      </w:pPr>
      <w:r>
        <w:t>Our Privacy Policy explains: (</w:t>
      </w:r>
      <w:proofErr w:type="spellStart"/>
      <w:r>
        <w:t>i</w:t>
      </w:r>
      <w:proofErr w:type="spellEnd"/>
      <w:r>
        <w:t>) how we store and use, and how you may access and correct your personal information; (ii) how you can lodge a complaint regarding the handling of your personal information; and (iii) how we will handle any complaint. If you would like any further information about the our privacy policies or practices, please contact us at [</w:t>
      </w:r>
      <w:r w:rsidRPr="00BC2A5D">
        <w:rPr>
          <w:highlight w:val="yellow"/>
        </w:rPr>
        <w:t>insert forms of contact</w:t>
      </w:r>
      <w:r>
        <w:rPr>
          <w:highlight w:val="yellow"/>
        </w:rPr>
        <w:t>,</w:t>
      </w:r>
      <w:r w:rsidRPr="00BC2A5D">
        <w:rPr>
          <w:highlight w:val="yellow"/>
        </w:rPr>
        <w:t xml:space="preserve"> </w:t>
      </w:r>
      <w:proofErr w:type="spellStart"/>
      <w:r w:rsidRPr="00BC2A5D">
        <w:rPr>
          <w:highlight w:val="yellow"/>
        </w:rPr>
        <w:t>eg</w:t>
      </w:r>
      <w:proofErr w:type="spellEnd"/>
      <w:r w:rsidRPr="00BC2A5D">
        <w:rPr>
          <w:highlight w:val="yellow"/>
        </w:rPr>
        <w:t>, email address and/or phone number</w:t>
      </w:r>
      <w:r w:rsidRPr="00BC2A5D">
        <w:t>].</w:t>
      </w:r>
      <w:r w:rsidRPr="00D474D3">
        <w:t xml:space="preserve"> </w:t>
      </w:r>
      <w:r>
        <w:t xml:space="preserve">By providing your personal information to us, you consent to the collection, use, storage and disclosure of that information as described in the Privacy Policy and this collection notice. </w:t>
      </w:r>
    </w:p>
    <w:p w14:paraId="0D5769DE" w14:textId="77777777" w:rsidR="00FC15DE" w:rsidRDefault="00FC15DE" w:rsidP="00D3549F">
      <w:pPr>
        <w:pStyle w:val="AllensHeading1"/>
      </w:pPr>
      <w:r>
        <w:t>Shorter form Collection Notice</w:t>
      </w:r>
    </w:p>
    <w:p w14:paraId="6D852345" w14:textId="77777777" w:rsidR="00FC15DE" w:rsidRDefault="00FC15DE" w:rsidP="00D474D3">
      <w:pPr>
        <w:pStyle w:val="NormalIndent"/>
        <w:rPr>
          <w:b/>
        </w:rPr>
      </w:pPr>
      <w:r w:rsidRPr="00AF5427">
        <w:rPr>
          <w:noProof/>
          <w:highlight w:val="cyan"/>
        </w:rPr>
        <mc:AlternateContent>
          <mc:Choice Requires="wps">
            <w:drawing>
              <wp:anchor distT="0" distB="0" distL="114300" distR="114300" simplePos="0" relativeHeight="251691008" behindDoc="0" locked="0" layoutInCell="1" allowOverlap="1" wp14:anchorId="793AA281" wp14:editId="59791E95">
                <wp:simplePos x="0" y="0"/>
                <wp:positionH relativeFrom="column">
                  <wp:posOffset>-10160</wp:posOffset>
                </wp:positionH>
                <wp:positionV relativeFrom="paragraph">
                  <wp:posOffset>31750</wp:posOffset>
                </wp:positionV>
                <wp:extent cx="1828800" cy="1828800"/>
                <wp:effectExtent l="0" t="0" r="0" b="6350"/>
                <wp:wrapSquare wrapText="bothSides"/>
                <wp:docPr id="14" name="Text Box 14"/>
                <wp:cNvGraphicFramePr/>
                <a:graphic xmlns:a="http://schemas.openxmlformats.org/drawingml/2006/main">
                  <a:graphicData uri="http://schemas.microsoft.com/office/word/2010/wordprocessingShape">
                    <wps:wsp>
                      <wps:cNvSpPr txBox="1"/>
                      <wps:spPr>
                        <a:xfrm>
                          <a:off x="0" y="0"/>
                          <a:ext cx="1828800" cy="1828800"/>
                        </a:xfrm>
                        <a:prstGeom prst="rect">
                          <a:avLst/>
                        </a:prstGeom>
                        <a:solidFill>
                          <a:srgbClr val="DAE0E4"/>
                        </a:solidFill>
                        <a:ln w="6350">
                          <a:noFill/>
                        </a:ln>
                        <a:effectLst/>
                      </wps:spPr>
                      <wps:txbx>
                        <w:txbxContent>
                          <w:p w14:paraId="3D8D3638" w14:textId="77777777" w:rsidR="00FC15DE" w:rsidRPr="0025331D" w:rsidRDefault="00FC15DE" w:rsidP="00C143CD">
                            <w:pPr>
                              <w:rPr>
                                <w:b/>
                                <w:color w:val="0074BF"/>
                              </w:rPr>
                            </w:pPr>
                            <w:r w:rsidRPr="0025331D">
                              <w:rPr>
                                <w:b/>
                                <w:color w:val="0074BF"/>
                              </w:rPr>
                              <w:t>Guidance note</w:t>
                            </w:r>
                          </w:p>
                          <w:p w14:paraId="6D65D36A" w14:textId="77777777" w:rsidR="00FC15DE" w:rsidRDefault="00FC15DE" w:rsidP="00C143CD">
                            <w:r w:rsidRPr="00A30E30">
                              <w:t xml:space="preserve">The notice below should only be used where it is not reasonable (on an objective basis) to provide a </w:t>
                            </w:r>
                            <w:r>
                              <w:t>longer collection notice. This collection n</w:t>
                            </w:r>
                            <w:r w:rsidRPr="00A30E30">
                              <w:t xml:space="preserve">otice has been drafted to address each of the matters required under APP 5 by reference to </w:t>
                            </w:r>
                            <w:r>
                              <w:t>the company's</w:t>
                            </w:r>
                            <w:r w:rsidRPr="00A30E30">
                              <w:t xml:space="preserve"> Privacy Policy.</w:t>
                            </w:r>
                          </w:p>
                          <w:p w14:paraId="766C77E0" w14:textId="77777777" w:rsidR="00FC15DE" w:rsidRPr="00A30E30" w:rsidRDefault="00FC15DE" w:rsidP="00C143CD">
                            <w:r>
                              <w:t>You may use this type of collection notice on a hard copy form where it is unreasonable to include the longer form statement, or as a short form statement on a mobile device that may link to the longer form statement above.</w:t>
                            </w:r>
                          </w:p>
                          <w:p w14:paraId="3A3FBBA5" w14:textId="77777777" w:rsidR="00FC15DE" w:rsidRPr="0025331D" w:rsidRDefault="00FC15DE" w:rsidP="00C143CD">
                            <w:pPr>
                              <w:rPr>
                                <w:b/>
                                <w:color w:val="0074BF"/>
                              </w:rPr>
                            </w:pPr>
                            <w:r w:rsidRPr="0025331D">
                              <w:rPr>
                                <w:b/>
                                <w:color w:val="0074BF"/>
                              </w:rPr>
                              <w:t>If you are disclosing personal information outside of Australia, do not use this notice.</w:t>
                            </w:r>
                          </w:p>
                        </w:txbxContent>
                      </wps:txbx>
                      <wps:bodyPr rot="0" spcFirstLastPara="0" vertOverflow="overflow" horzOverflow="overflow" vert="horz" wrap="none" lIns="91440" tIns="0" rIns="91440" bIns="45720" numCol="1" spcCol="0" rtlCol="0" fromWordArt="0" anchor="t" anchorCtr="0" forceAA="0" compatLnSpc="1">
                        <a:prstTxWarp prst="textNoShape">
                          <a:avLst/>
                        </a:prstTxWarp>
                        <a:spAutoFit/>
                      </wps:bodyPr>
                    </wps:wsp>
                  </a:graphicData>
                </a:graphic>
              </wp:anchor>
            </w:drawing>
          </mc:Choice>
          <mc:Fallback>
            <w:pict>
              <v:shape w14:anchorId="793AA281" id="Text Box 14" o:spid="_x0000_s1029" type="#_x0000_t202" style="position:absolute;left:0;text-align:left;margin-left:-.8pt;margin-top:2.5pt;width:2in;height:2in;z-index:251691008;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" fillcolor="#dae0e4" stroked="f" strokeweight=".5pt">
                <v:textbox style="mso-fit-shape-to-text:t" inset=",0">
                  <w:txbxContent>
                    <w:p w14:paraId="3D8D3638" w14:textId="77777777" w:rsidR="00FC15DE" w:rsidRPr="0025331D" w:rsidRDefault="00FC15DE" w:rsidP="00C143CD">
                      <w:pPr>
                        <w:rPr>
                          <w:b/>
                          <w:color w:val="0074BF"/>
                        </w:rPr>
                      </w:pPr>
                      <w:r w:rsidRPr="0025331D">
                        <w:rPr>
                          <w:b/>
                          <w:color w:val="0074BF"/>
                        </w:rPr>
                        <w:t>Guidance note</w:t>
                      </w:r>
                    </w:p>
                    <w:p w14:paraId="6D65D36A" w14:textId="77777777" w:rsidR="00FC15DE" w:rsidRDefault="00FC15DE" w:rsidP="00C143CD">
                      <w:r w:rsidRPr="00A30E30">
                        <w:t xml:space="preserve">The notice below should only be used where it is not reasonable (on an objective basis) to provide a </w:t>
                      </w:r>
                      <w:r>
                        <w:t>longer collection notice. This collection n</w:t>
                      </w:r>
                      <w:r w:rsidRPr="00A30E30">
                        <w:t xml:space="preserve">otice has been drafted to address each of the matters required under APP 5 by reference to </w:t>
                      </w:r>
                      <w:r>
                        <w:t>the company's</w:t>
                      </w:r>
                      <w:r w:rsidRPr="00A30E30">
                        <w:t xml:space="preserve"> Privacy Policy.</w:t>
                      </w:r>
                    </w:p>
                    <w:p w14:paraId="766C77E0" w14:textId="77777777" w:rsidR="00FC15DE" w:rsidRPr="00A30E30" w:rsidRDefault="00FC15DE" w:rsidP="00C143CD">
                      <w:r>
                        <w:t>You may use this type of collection notice on a hard copy form where it is unreasonable to include the longer form statement, or as a short form statement on a mobile device that may link to the longer form statement above.</w:t>
                      </w:r>
                    </w:p>
                    <w:p w14:paraId="3A3FBBA5" w14:textId="77777777" w:rsidR="00FC15DE" w:rsidRPr="0025331D" w:rsidRDefault="00FC15DE" w:rsidP="00C143CD">
                      <w:pPr>
                        <w:rPr>
                          <w:b/>
                          <w:color w:val="0074BF"/>
                        </w:rPr>
                      </w:pPr>
                      <w:r w:rsidRPr="0025331D">
                        <w:rPr>
                          <w:b/>
                          <w:color w:val="0074BF"/>
                        </w:rPr>
                        <w:t>If you are disclosing personal information outside of Australia, do not use this notice.</w:t>
                      </w:r>
                    </w:p>
                  </w:txbxContent>
                </v:textbox>
                <w10:wrap type="square"/>
              </v:shape>
            </w:pict>
          </mc:Fallback>
        </mc:AlternateContent>
      </w:r>
      <w:r w:rsidRPr="00AF5427">
        <w:rPr>
          <w:highlight w:val="cyan"/>
        </w:rPr>
        <w:t xml:space="preserve">[Insert name of your company] [(ABN/ACN [#])] ('we', 'us' or 'our') collect personal information about you in order to [insert purpose of collection, </w:t>
      </w:r>
      <w:proofErr w:type="spellStart"/>
      <w:r w:rsidRPr="00AF5427">
        <w:rPr>
          <w:highlight w:val="cyan"/>
        </w:rPr>
        <w:t>eg</w:t>
      </w:r>
      <w:proofErr w:type="spellEnd"/>
      <w:r w:rsidRPr="00AF5427">
        <w:rPr>
          <w:highlight w:val="cyan"/>
        </w:rPr>
        <w:t xml:space="preserve">, respond to your enquiry | process your registration | provide you with [insert name of service | feature | function]] and for purposes otherwise set out in our Privacy Policy at [insert web address]. This information may be disclosed to third parties that help us deliver our services. The Privacy Policy explains how we will collect, use, store and disclose your personal information, the consequences for you if we do not collect </w:t>
      </w:r>
      <w:r w:rsidRPr="00AF5427">
        <w:rPr>
          <w:highlight w:val="cyan"/>
        </w:rPr>
        <w:lastRenderedPageBreak/>
        <w:t xml:space="preserve">this information, and the way in which you can access and seek correction of your personal information or complain about a breach of the Privacy Act. To obtain further information, you can contact us at [insert forms of contact, </w:t>
      </w:r>
      <w:proofErr w:type="spellStart"/>
      <w:r w:rsidRPr="00AF5427">
        <w:rPr>
          <w:highlight w:val="cyan"/>
        </w:rPr>
        <w:t>eg</w:t>
      </w:r>
      <w:proofErr w:type="spellEnd"/>
      <w:r w:rsidRPr="00AF5427">
        <w:rPr>
          <w:highlight w:val="cyan"/>
        </w:rPr>
        <w:t>, email address and/or phone number].</w:t>
      </w:r>
    </w:p>
    <w:p w14:paraId="27A6F2B0" w14:textId="77777777" w:rsidR="00FC15DE" w:rsidRDefault="00FC15DE" w:rsidP="00D3549F">
      <w:pPr>
        <w:pStyle w:val="AllensHeading1"/>
      </w:pPr>
      <w:r>
        <w:t>Very short form Collection Notice</w:t>
      </w:r>
    </w:p>
    <w:p w14:paraId="4AB91265" w14:textId="77777777" w:rsidR="00FC15DE" w:rsidRDefault="00FC15DE" w:rsidP="000B21B5">
      <w:pPr>
        <w:pStyle w:val="NormalIndent"/>
      </w:pPr>
      <w:r>
        <w:rPr>
          <w:noProof/>
        </w:rPr>
        <mc:AlternateContent>
          <mc:Choice Requires="wps">
            <w:drawing>
              <wp:anchor distT="0" distB="0" distL="114300" distR="114300" simplePos="0" relativeHeight="251689984" behindDoc="0" locked="0" layoutInCell="1" allowOverlap="1" wp14:anchorId="16970D61" wp14:editId="3BE8EE26">
                <wp:simplePos x="0" y="0"/>
                <wp:positionH relativeFrom="column">
                  <wp:posOffset>-17780</wp:posOffset>
                </wp:positionH>
                <wp:positionV relativeFrom="paragraph">
                  <wp:posOffset>126365</wp:posOffset>
                </wp:positionV>
                <wp:extent cx="1828800" cy="1828800"/>
                <wp:effectExtent l="0" t="0" r="0" b="0"/>
                <wp:wrapSquare wrapText="bothSides"/>
                <wp:docPr id="15" name="Text Box 15"/>
                <wp:cNvGraphicFramePr/>
                <a:graphic xmlns:a="http://schemas.openxmlformats.org/drawingml/2006/main">
                  <a:graphicData uri="http://schemas.microsoft.com/office/word/2010/wordprocessingShape">
                    <wps:wsp>
                      <wps:cNvSpPr txBox="1"/>
                      <wps:spPr>
                        <a:xfrm>
                          <a:off x="0" y="0"/>
                          <a:ext cx="1828800" cy="1828800"/>
                        </a:xfrm>
                        <a:prstGeom prst="rect">
                          <a:avLst/>
                        </a:prstGeom>
                        <a:solidFill>
                          <a:srgbClr val="DAE0E4"/>
                        </a:solidFill>
                        <a:ln w="6350">
                          <a:noFill/>
                        </a:ln>
                        <a:effectLst/>
                      </wps:spPr>
                      <wps:txbx>
                        <w:txbxContent>
                          <w:p w14:paraId="583AD5A8" w14:textId="77777777" w:rsidR="00FC15DE" w:rsidRPr="0025331D" w:rsidRDefault="00FC15DE" w:rsidP="00C143CD">
                            <w:pPr>
                              <w:rPr>
                                <w:b/>
                                <w:color w:val="0074BF"/>
                              </w:rPr>
                            </w:pPr>
                            <w:r w:rsidRPr="0025331D">
                              <w:rPr>
                                <w:b/>
                                <w:color w:val="0074BF"/>
                              </w:rPr>
                              <w:t>Guidance note</w:t>
                            </w:r>
                          </w:p>
                          <w:p w14:paraId="6423768E" w14:textId="77777777" w:rsidR="00FC15DE" w:rsidRPr="00A30E30" w:rsidRDefault="00FC15DE" w:rsidP="00C143CD">
                            <w:pPr>
                              <w:rPr>
                                <w:b/>
                              </w:rPr>
                            </w:pPr>
                            <w:r w:rsidRPr="00A30E30">
                              <w:t>The notice below does not comply with APP 5 and should not be used unless the available space is so small that there is no other option (on an objective basis). Information collecte</w:t>
                            </w:r>
                            <w:r>
                              <w:t>d where this has been the only collection n</w:t>
                            </w:r>
                            <w:r w:rsidRPr="00A30E30">
                              <w:t xml:space="preserve">otice should not be used for direct marketing of any kind or disclosed to third parties. </w:t>
                            </w:r>
                            <w:r>
                              <w:t xml:space="preserve">For example, it may be used on a raffle ticket. </w:t>
                            </w:r>
                          </w:p>
                        </w:txbxContent>
                      </wps:txbx>
                      <wps:bodyPr rot="0" spcFirstLastPara="0" vertOverflow="overflow" horzOverflow="overflow" vert="horz" wrap="none" lIns="91440" tIns="0" rIns="91440" bIns="45720" numCol="1" spcCol="0" rtlCol="0" fromWordArt="0" anchor="t" anchorCtr="0" forceAA="0" compatLnSpc="1">
                        <a:prstTxWarp prst="textNoShape">
                          <a:avLst/>
                        </a:prstTxWarp>
                        <a:spAutoFit/>
                      </wps:bodyPr>
                    </wps:wsp>
                  </a:graphicData>
                </a:graphic>
              </wp:anchor>
            </w:drawing>
          </mc:Choice>
          <mc:Fallback>
            <w:pict>
              <v:shape w14:anchorId="16970D61" id="Text Box 15" o:spid="_x0000_s1030" type="#_x0000_t202" style="position:absolute;left:0;text-align:left;margin-left:-1.4pt;margin-top:9.95pt;width:2in;height:2in;z-index:251689984;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" fillcolor="#dae0e4" stroked="f" strokeweight=".5pt">
                <v:textbox style="mso-fit-shape-to-text:t" inset=",0">
                  <w:txbxContent>
                    <w:p w14:paraId="583AD5A8" w14:textId="77777777" w:rsidR="00FC15DE" w:rsidRPr="0025331D" w:rsidRDefault="00FC15DE" w:rsidP="00C143CD">
                      <w:pPr>
                        <w:rPr>
                          <w:b/>
                          <w:color w:val="0074BF"/>
                        </w:rPr>
                      </w:pPr>
                      <w:r w:rsidRPr="0025331D">
                        <w:rPr>
                          <w:b/>
                          <w:color w:val="0074BF"/>
                        </w:rPr>
                        <w:t>Guidance note</w:t>
                      </w:r>
                    </w:p>
                    <w:p w14:paraId="6423768E" w14:textId="77777777" w:rsidR="00FC15DE" w:rsidRPr="00A30E30" w:rsidRDefault="00FC15DE" w:rsidP="00C143CD">
                      <w:pPr>
                        <w:rPr>
                          <w:b/>
                        </w:rPr>
                      </w:pPr>
                      <w:r w:rsidRPr="00A30E30">
                        <w:t>The notice below does not comply with APP 5 and should not be used unless the available space is so small that there is no other option (on an objective basis). Information collecte</w:t>
                      </w:r>
                      <w:r>
                        <w:t>d where this has been the only collection n</w:t>
                      </w:r>
                      <w:r w:rsidRPr="00A30E30">
                        <w:t xml:space="preserve">otice should not be used for direct marketing of any kind or disclosed to third parties. </w:t>
                      </w:r>
                      <w:r>
                        <w:t xml:space="preserve">For example, it may be used on a raffle ticket. </w:t>
                      </w:r>
                    </w:p>
                  </w:txbxContent>
                </v:textbox>
                <w10:wrap type="square"/>
              </v:shape>
            </w:pict>
          </mc:Fallback>
        </mc:AlternateContent>
      </w:r>
      <w:r>
        <w:t>[</w:t>
      </w:r>
      <w:r>
        <w:rPr>
          <w:highlight w:val="yellow"/>
        </w:rPr>
        <w:t>I</w:t>
      </w:r>
      <w:r w:rsidRPr="005F707E">
        <w:rPr>
          <w:highlight w:val="yellow"/>
        </w:rPr>
        <w:t xml:space="preserve">nsert </w:t>
      </w:r>
      <w:r>
        <w:rPr>
          <w:highlight w:val="yellow"/>
        </w:rPr>
        <w:t>name of your company</w:t>
      </w:r>
      <w:r>
        <w:t>] will collect, use and disclose your personal information in accordance with our Privacy Policy available at [</w:t>
      </w:r>
      <w:r w:rsidRPr="005F707E">
        <w:rPr>
          <w:highlight w:val="yellow"/>
        </w:rPr>
        <w:t>insert web address</w:t>
      </w:r>
      <w:r>
        <w:t>].</w:t>
      </w:r>
      <w:r>
        <w:br w:type="page"/>
      </w:r>
    </w:p>
    <w:p w14:paraId="390378F8" w14:textId="77777777" w:rsidR="00FC15DE" w:rsidRPr="00926D6E" w:rsidRDefault="00FC15DE" w:rsidP="00D3549F">
      <w:pPr>
        <w:pStyle w:val="AllensHeading1"/>
      </w:pPr>
      <w:r>
        <w:rPr>
          <w:noProof/>
        </w:rPr>
        <w:lastRenderedPageBreak/>
        <mc:AlternateContent>
          <mc:Choice Requires="wps">
            <w:drawing>
              <wp:anchor distT="0" distB="0" distL="114300" distR="114300" simplePos="0" relativeHeight="251688960" behindDoc="0" locked="0" layoutInCell="1" allowOverlap="1" wp14:anchorId="7204EC36" wp14:editId="41E6CD9A">
                <wp:simplePos x="0" y="0"/>
                <wp:positionH relativeFrom="column">
                  <wp:posOffset>-9525</wp:posOffset>
                </wp:positionH>
                <wp:positionV relativeFrom="paragraph">
                  <wp:posOffset>448310</wp:posOffset>
                </wp:positionV>
                <wp:extent cx="1828800" cy="1319530"/>
                <wp:effectExtent l="0" t="0" r="0" b="0"/>
                <wp:wrapSquare wrapText="bothSides"/>
                <wp:docPr id="16" name="Text Box 16"/>
                <wp:cNvGraphicFramePr/>
                <a:graphic xmlns:a="http://schemas.openxmlformats.org/drawingml/2006/main">
                  <a:graphicData uri="http://schemas.microsoft.com/office/word/2010/wordprocessingShape">
                    <wps:wsp>
                      <wps:cNvSpPr txBox="1"/>
                      <wps:spPr>
                        <a:xfrm>
                          <a:off x="0" y="0"/>
                          <a:ext cx="1828800" cy="1319530"/>
                        </a:xfrm>
                        <a:prstGeom prst="rect">
                          <a:avLst/>
                        </a:prstGeom>
                        <a:solidFill>
                          <a:srgbClr val="DAE0E4"/>
                        </a:solidFill>
                        <a:ln w="6350">
                          <a:noFill/>
                        </a:ln>
                        <a:effectLst/>
                      </wps:spPr>
                      <wps:txbx>
                        <w:txbxContent>
                          <w:p w14:paraId="619AD088" w14:textId="77777777" w:rsidR="00FC15DE" w:rsidRPr="0025331D" w:rsidRDefault="00FC15DE" w:rsidP="00C143CD">
                            <w:pPr>
                              <w:rPr>
                                <w:b/>
                                <w:color w:val="0074BF"/>
                              </w:rPr>
                            </w:pPr>
                            <w:r w:rsidRPr="0025331D">
                              <w:rPr>
                                <w:b/>
                                <w:color w:val="0074BF"/>
                              </w:rPr>
                              <w:t>Guidance note</w:t>
                            </w:r>
                          </w:p>
                          <w:p w14:paraId="0B3EE2B4" w14:textId="77777777" w:rsidR="00FC15DE" w:rsidRPr="00A30E30" w:rsidRDefault="00FC15DE" w:rsidP="00C143CD">
                            <w:r w:rsidRPr="00A30E30">
                              <w:t xml:space="preserve">The </w:t>
                            </w:r>
                            <w:r>
                              <w:t>script below can be used by you</w:t>
                            </w:r>
                            <w:r w:rsidRPr="00A30E30">
                              <w:t xml:space="preserve"> when individuals call, if </w:t>
                            </w:r>
                            <w:r>
                              <w:t xml:space="preserve">your company has </w:t>
                            </w:r>
                            <w:r w:rsidRPr="00A30E30">
                              <w:t>not previous</w:t>
                            </w:r>
                            <w:r>
                              <w:t>ly spoken with that individual.</w:t>
                            </w:r>
                          </w:p>
                          <w:p w14:paraId="068BB915" w14:textId="77777777" w:rsidR="00FC15DE" w:rsidRPr="00A30E30" w:rsidRDefault="00FC15DE" w:rsidP="00C143CD">
                            <w:pPr>
                              <w:rPr>
                                <w:b/>
                              </w:rPr>
                            </w:pPr>
                            <w:r w:rsidRPr="00A30E30">
                              <w:t xml:space="preserve">If </w:t>
                            </w:r>
                            <w:r>
                              <w:t>your company</w:t>
                            </w:r>
                            <w:r w:rsidRPr="00A30E30">
                              <w:t xml:space="preserve"> disclose</w:t>
                            </w:r>
                            <w:r>
                              <w:t>s</w:t>
                            </w:r>
                            <w:r w:rsidRPr="00A30E30">
                              <w:t xml:space="preserve"> personal information outside of Australia</w:t>
                            </w:r>
                            <w:r>
                              <w:t xml:space="preserve">, you </w:t>
                            </w:r>
                            <w:r w:rsidRPr="00A30E30">
                              <w:t xml:space="preserve">will need to include the statement set out in green. </w:t>
                            </w:r>
                          </w:p>
                          <w:p w14:paraId="39481C1E" w14:textId="77777777" w:rsidR="00FC15DE" w:rsidRPr="00926D6E" w:rsidRDefault="00FC15DE" w:rsidP="00C143CD">
                            <w:pPr>
                              <w:rPr>
                                <w:b/>
                                <w:color w:val="FFFFFF" w:themeColor="background1"/>
                              </w:rPr>
                            </w:pPr>
                          </w:p>
                        </w:txbxContent>
                      </wps:txbx>
                      <wps:bodyPr rot="0" spcFirstLastPara="0" vertOverflow="overflow" horzOverflow="overflow" vert="horz" wrap="none" lIns="91440" tIns="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7204EC36" id="Text Box 16" o:spid="_x0000_s1031" type="#_x0000_t202" style="position:absolute;left:0;text-align:left;margin-left:-.75pt;margin-top:35.3pt;width:2in;height:103.9pt;z-index:251688960;visibility:visible;mso-wrap-style:non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" fillcolor="#dae0e4" stroked="f" strokeweight=".5pt">
                <v:textbox inset=",0">
                  <w:txbxContent>
                    <w:p w14:paraId="619AD088" w14:textId="77777777" w:rsidR="00FC15DE" w:rsidRPr="0025331D" w:rsidRDefault="00FC15DE" w:rsidP="00C143CD">
                      <w:pPr>
                        <w:rPr>
                          <w:b/>
                          <w:color w:val="0074BF"/>
                        </w:rPr>
                      </w:pPr>
                      <w:r w:rsidRPr="0025331D">
                        <w:rPr>
                          <w:b/>
                          <w:color w:val="0074BF"/>
                        </w:rPr>
                        <w:t>Guidance note</w:t>
                      </w:r>
                    </w:p>
                    <w:p w14:paraId="0B3EE2B4" w14:textId="77777777" w:rsidR="00FC15DE" w:rsidRPr="00A30E30" w:rsidRDefault="00FC15DE" w:rsidP="00C143CD">
                      <w:r w:rsidRPr="00A30E30">
                        <w:t xml:space="preserve">The </w:t>
                      </w:r>
                      <w:r>
                        <w:t>script below can be used by you</w:t>
                      </w:r>
                      <w:r w:rsidRPr="00A30E30">
                        <w:t xml:space="preserve"> when individuals call, if </w:t>
                      </w:r>
                      <w:r>
                        <w:t xml:space="preserve">your company has </w:t>
                      </w:r>
                      <w:r w:rsidRPr="00A30E30">
                        <w:t>not previous</w:t>
                      </w:r>
                      <w:r>
                        <w:t>ly spoken with that individual.</w:t>
                      </w:r>
                    </w:p>
                    <w:p w14:paraId="068BB915" w14:textId="77777777" w:rsidR="00FC15DE" w:rsidRPr="00A30E30" w:rsidRDefault="00FC15DE" w:rsidP="00C143CD">
                      <w:pPr>
                        <w:rPr>
                          <w:b/>
                        </w:rPr>
                      </w:pPr>
                      <w:r w:rsidRPr="00A30E30">
                        <w:t xml:space="preserve">If </w:t>
                      </w:r>
                      <w:r>
                        <w:t>your company</w:t>
                      </w:r>
                      <w:r w:rsidRPr="00A30E30">
                        <w:t xml:space="preserve"> disclose</w:t>
                      </w:r>
                      <w:r>
                        <w:t>s</w:t>
                      </w:r>
                      <w:r w:rsidRPr="00A30E30">
                        <w:t xml:space="preserve"> personal information outside of Australia</w:t>
                      </w:r>
                      <w:r>
                        <w:t xml:space="preserve">, you </w:t>
                      </w:r>
                      <w:r w:rsidRPr="00A30E30">
                        <w:t xml:space="preserve">will need to include the statement set out in green. </w:t>
                      </w:r>
                    </w:p>
                    <w:p w14:paraId="39481C1E" w14:textId="77777777" w:rsidR="00FC15DE" w:rsidRPr="00926D6E" w:rsidRDefault="00FC15DE" w:rsidP="00C143CD">
                      <w:pPr>
                        <w:rPr>
                          <w:b/>
                          <w:color w:val="FFFFFF" w:themeColor="background1"/>
                        </w:rPr>
                      </w:pPr>
                    </w:p>
                  </w:txbxContent>
                </v:textbox>
                <w10:wrap type="square"/>
              </v:shape>
            </w:pict>
          </mc:Fallback>
        </mc:AlternateContent>
      </w:r>
      <w:r>
        <w:t>Call script (to be read out at time of a telephone call being answered if you have not previously spoken with the relevant individual)</w:t>
      </w:r>
    </w:p>
    <w:p w14:paraId="5544987C" w14:textId="77777777" w:rsidR="00FC15DE" w:rsidRDefault="00FC15DE" w:rsidP="00D474D3">
      <w:pPr>
        <w:pStyle w:val="NormalIndent"/>
      </w:pPr>
      <w:r>
        <w:t xml:space="preserve">'I need to ask you for some personal information such as name and contact details so I can assist with your enquiry. If you do not provide this information, I may not be able to assist you. </w:t>
      </w:r>
    </w:p>
    <w:p w14:paraId="439AB772" w14:textId="77777777" w:rsidR="00FC15DE" w:rsidRDefault="00FC15DE" w:rsidP="00D474D3">
      <w:pPr>
        <w:pStyle w:val="NormalIndent"/>
      </w:pPr>
      <w:r>
        <w:t>This information will be collected by [</w:t>
      </w:r>
      <w:r w:rsidRPr="00D474D3">
        <w:rPr>
          <w:highlight w:val="yellow"/>
        </w:rPr>
        <w:t xml:space="preserve">insert </w:t>
      </w:r>
      <w:r>
        <w:rPr>
          <w:highlight w:val="yellow"/>
        </w:rPr>
        <w:t xml:space="preserve">your </w:t>
      </w:r>
      <w:r w:rsidRPr="00D474D3">
        <w:rPr>
          <w:highlight w:val="yellow"/>
        </w:rPr>
        <w:t>company name</w:t>
      </w:r>
      <w:r>
        <w:t>] and may be disclosed to third parties who help us deliver our services. [</w:t>
      </w:r>
      <w:r w:rsidRPr="001A368C">
        <w:rPr>
          <w:highlight w:val="green"/>
        </w:rPr>
        <w:t>We may disclose your personal information to recipients that are located outside of Australia, including to [</w:t>
      </w:r>
      <w:r w:rsidRPr="00D474D3">
        <w:rPr>
          <w:highlight w:val="green"/>
        </w:rPr>
        <w:t>insert types of entities] located in [insert countries].</w:t>
      </w:r>
      <w:r w:rsidRPr="00D474D3">
        <w:t>]</w:t>
      </w:r>
      <w:r>
        <w:t xml:space="preserve"> </w:t>
      </w:r>
    </w:p>
    <w:p w14:paraId="217C678F" w14:textId="77777777" w:rsidR="00FC15DE" w:rsidRPr="00926D6E" w:rsidRDefault="00FC15DE" w:rsidP="00D474D3">
      <w:pPr>
        <w:pStyle w:val="NormalIndent"/>
      </w:pPr>
      <w:r>
        <w:t>Our Privacy Policy, available on our website, explains how we collect, use and disclose personal information and how to contact us to access or correct your personal information or make a complaint. You consent to us using this information in accordance with our Privacy Policy.'</w:t>
      </w:r>
    </w:p>
    <w:p w14:paraId="7A28A172" w14:textId="77777777" w:rsidR="00FC15DE" w:rsidRPr="003624C5" w:rsidRDefault="00FC15DE" w:rsidP="00D3549F">
      <w:pPr>
        <w:pStyle w:val="NormalIndent"/>
        <w:ind w:left="0"/>
        <w:rPr>
          <w:lang w:val="en"/>
        </w:rPr>
      </w:pPr>
    </w:p>
    <w:sectPr w:rsidR="00FC15DE" w:rsidRPr="003624C5" w:rsidSect="003E4F62">
      <w:headerReference w:type="even" r:id="rId12"/>
      <w:headerReference w:type="default" r:id="rId13"/>
      <w:footerReference w:type="even" r:id="rId14"/>
      <w:footerReference w:type="default" r:id="rId15"/>
      <w:headerReference w:type="first" r:id="rId16"/>
      <w:footerReference w:type="first" r:id="rId17"/>
      <w:pgSz w:w="11907" w:h="16839" w:code="9"/>
      <w:pgMar w:top="1559" w:right="1134" w:bottom="567" w:left="1418" w:header="284" w:footer="284" w:gutter="0"/>
      <w:pgNumType w:start="1"/>
      <w:cols w:space="720"/>
      <w:titlePg/>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936B14C" w14:textId="77777777" w:rsidR="00AD55B3" w:rsidRDefault="00AD55B3">
      <w:pPr>
        <w:spacing w:before="0" w:line="240" w:lineRule="auto"/>
      </w:pPr>
      <w:r>
        <w:separator/>
      </w:r>
    </w:p>
  </w:endnote>
  <w:endnote w:type="continuationSeparator" w:id="0">
    <w:p w14:paraId="7D7663B6" w14:textId="77777777" w:rsidR="00AD55B3" w:rsidRDefault="00AD55B3">
      <w:pPr>
        <w:spacing w:before="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Garamond">
    <w:panose1 w:val="02020404030301010803"/>
    <w:charset w:val="00"/>
    <w:family w:val="roman"/>
    <w:pitch w:val="variable"/>
    <w:sig w:usb0="000002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Arial Bold">
    <w:altName w:val="Arial"/>
    <w:panose1 w:val="00000000000000000000"/>
    <w:charset w:val="00"/>
    <w:family w:val="auto"/>
    <w:notTrueType/>
    <w:pitch w:val="default"/>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3D80AEF" w14:textId="1D25DE14" w:rsidR="0025331D" w:rsidRDefault="0025331D">
    <w:pPr>
      <w:pStyle w:val="Footer"/>
      <w:jc w:val="right"/>
    </w:pPr>
  </w:p>
  <w:p w14:paraId="32284B04" w14:textId="77777777" w:rsidR="0025331D" w:rsidRDefault="0025331D">
    <w:pPr>
      <w:pStyle w:val="Footer"/>
      <w:jc w:val="right"/>
      <w:rPr>
        <w:sz w:val="14"/>
        <w:szCs w:val="14"/>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AAF218D" w14:textId="77777777" w:rsidR="00CD6EC7" w:rsidRDefault="00CD6EC7">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noProof w:val="0"/>
      </w:rPr>
      <w:id w:val="-273560376"/>
      <w:docPartObj>
        <w:docPartGallery w:val="Page Numbers (Bottom of Page)"/>
        <w:docPartUnique/>
      </w:docPartObj>
    </w:sdtPr>
    <w:sdtEndPr>
      <w:rPr>
        <w:noProof/>
      </w:rPr>
    </w:sdtEndPr>
    <w:sdtContent>
      <w:p w14:paraId="4887842C" w14:textId="6EE8E655" w:rsidR="003E4F62" w:rsidRDefault="003E4F62">
        <w:pPr>
          <w:pStyle w:val="Footer"/>
          <w:jc w:val="right"/>
        </w:pPr>
        <w:r>
          <w:rPr>
            <w:noProof w:val="0"/>
          </w:rPr>
          <w:fldChar w:fldCharType="begin"/>
        </w:r>
        <w:r>
          <w:instrText xml:space="preserve"> PAGE   \* MERGEFORMAT </w:instrText>
        </w:r>
        <w:r>
          <w:rPr>
            <w:noProof w:val="0"/>
          </w:rPr>
          <w:fldChar w:fldCharType="separate"/>
        </w:r>
        <w:r>
          <w:t>2</w:t>
        </w:r>
        <w:r>
          <w:fldChar w:fldCharType="end"/>
        </w:r>
      </w:p>
    </w:sdtContent>
  </w:sdt>
  <w:p w14:paraId="33306553" w14:textId="01DAF8CD" w:rsidR="005D661D" w:rsidRPr="00A43566" w:rsidRDefault="005D661D" w:rsidP="005D661D">
    <w:pPr>
      <w:pStyle w:val="Footer"/>
      <w:jc w:val="right"/>
      <w:rPr>
        <w:sz w:val="14"/>
        <w:szCs w:val="14"/>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noProof w:val="0"/>
      </w:rPr>
      <w:id w:val="-840541055"/>
      <w:docPartObj>
        <w:docPartGallery w:val="Page Numbers (Bottom of Page)"/>
        <w:docPartUnique/>
      </w:docPartObj>
    </w:sdtPr>
    <w:sdtEndPr>
      <w:rPr>
        <w:noProof/>
      </w:rPr>
    </w:sdtEndPr>
    <w:sdtContent>
      <w:p w14:paraId="1B151D75" w14:textId="6A1FF480" w:rsidR="003E4F62" w:rsidRDefault="003E4F62">
        <w:pPr>
          <w:pStyle w:val="Footer"/>
          <w:jc w:val="right"/>
        </w:pPr>
        <w:r>
          <w:rPr>
            <w:noProof w:val="0"/>
          </w:rPr>
          <w:fldChar w:fldCharType="begin"/>
        </w:r>
        <w:r>
          <w:instrText xml:space="preserve"> PAGE   \* MERGEFORMAT </w:instrText>
        </w:r>
        <w:r>
          <w:rPr>
            <w:noProof w:val="0"/>
          </w:rPr>
          <w:fldChar w:fldCharType="separate"/>
        </w:r>
        <w:r>
          <w:t>2</w:t>
        </w:r>
        <w:r>
          <w:fldChar w:fldCharType="end"/>
        </w:r>
      </w:p>
    </w:sdtContent>
  </w:sdt>
  <w:p w14:paraId="2A8338C9" w14:textId="43A23C32" w:rsidR="00CD6EC7" w:rsidRPr="003E4F62" w:rsidRDefault="00CD6EC7" w:rsidP="003E4F62">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A07E9E8" w14:textId="77777777" w:rsidR="00AD55B3" w:rsidRDefault="00AD55B3">
      <w:pPr>
        <w:spacing w:before="0" w:line="240" w:lineRule="auto"/>
      </w:pPr>
      <w:r>
        <w:separator/>
      </w:r>
    </w:p>
  </w:footnote>
  <w:footnote w:type="continuationSeparator" w:id="0">
    <w:p w14:paraId="3769F2EC" w14:textId="77777777" w:rsidR="00AD55B3" w:rsidRDefault="00AD55B3">
      <w:pPr>
        <w:spacing w:before="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9356" w:type="dxa"/>
      <w:tblLayout w:type="fixed"/>
      <w:tblCellMar>
        <w:left w:w="0" w:type="dxa"/>
        <w:right w:w="0" w:type="dxa"/>
      </w:tblCellMar>
      <w:tblLook w:val="0000" w:firstRow="0" w:lastRow="0" w:firstColumn="0" w:lastColumn="0" w:noHBand="0" w:noVBand="0"/>
    </w:tblPr>
    <w:tblGrid>
      <w:gridCol w:w="6946"/>
      <w:gridCol w:w="2410"/>
    </w:tblGrid>
    <w:tr w:rsidR="0025331D" w:rsidRPr="0077043A" w14:paraId="51836DDF" w14:textId="77777777" w:rsidTr="00EF4A30">
      <w:trPr>
        <w:trHeight w:hRule="exact" w:val="900"/>
      </w:trPr>
      <w:tc>
        <w:tcPr>
          <w:tcW w:w="6946" w:type="dxa"/>
          <w:vAlign w:val="bottom"/>
        </w:tcPr>
        <w:p w14:paraId="4E6A5BB2" w14:textId="77777777" w:rsidR="0025331D" w:rsidRDefault="003830A6" w:rsidP="00965727">
          <w:pPr>
            <w:pStyle w:val="HeaderTitle"/>
          </w:pPr>
          <w:r>
            <w:t>Collection Notices</w:t>
          </w:r>
        </w:p>
      </w:tc>
      <w:tc>
        <w:tcPr>
          <w:tcW w:w="2410" w:type="dxa"/>
          <w:vAlign w:val="bottom"/>
        </w:tcPr>
        <w:p w14:paraId="614C91D4" w14:textId="108B2846" w:rsidR="0025331D" w:rsidRPr="006A4582" w:rsidRDefault="00AD55B3" w:rsidP="00965727">
          <w:pPr>
            <w:jc w:val="center"/>
            <w:rPr>
              <w:rFonts w:ascii="Times New Roman" w:hAnsi="Times New Roman"/>
            </w:rPr>
          </w:pPr>
          <w:r>
            <w:rPr>
              <w:rFonts w:ascii="Times New Roman" w:hAnsi="Times New Roman"/>
              <w:noProof/>
            </w:rPr>
            <w:drawing>
              <wp:anchor distT="0" distB="0" distL="114300" distR="114300" simplePos="0" relativeHeight="251667456" behindDoc="1" locked="0" layoutInCell="1" allowOverlap="1" wp14:anchorId="4594B815" wp14:editId="0B68B4CB">
                <wp:simplePos x="0" y="0"/>
                <wp:positionH relativeFrom="page">
                  <wp:posOffset>252095</wp:posOffset>
                </wp:positionH>
                <wp:positionV relativeFrom="page">
                  <wp:posOffset>133350</wp:posOffset>
                </wp:positionV>
                <wp:extent cx="1296000" cy="417600"/>
                <wp:effectExtent l="0" t="0" r="0" b="1905"/>
                <wp:wrapNone/>
                <wp:docPr id="1318492578" name="Picture 232088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2926301" name="Picture 232088395"/>
                        <pic:cNvPicPr>
                          <a:picLocks noChangeAspect="1" noChangeArrowheads="1"/>
                        </pic:cNvPicPr>
                      </pic:nvPicPr>
                      <pic:blipFill rotWithShape="1">
                        <a:blip r:embed="rId1">
                          <a:extLst>
                            <a:ext uri="{96DAC541-7B7A-43D3-8B79-37D633B846F1}">
                              <asvg:svgBlip xmlns:asvg="http://schemas.microsoft.com/office/drawing/2016/SVG/main" r:embed="rId2"/>
                            </a:ext>
                          </a:extLst>
                        </a:blip>
                        <a:srcRect t="16834" b="25669"/>
                        <a:stretch/>
                      </pic:blipFill>
                      <pic:spPr bwMode="auto">
                        <a:xfrm>
                          <a:off x="0" y="0"/>
                          <a:ext cx="1296000" cy="4176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r>
  </w:tbl>
  <w:p w14:paraId="3A1AE784" w14:textId="3576D6A7" w:rsidR="0025331D" w:rsidRPr="00965727" w:rsidRDefault="0025331D" w:rsidP="00965727">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2DB26C3" w14:textId="179AF47B" w:rsidR="0025331D" w:rsidRDefault="00AD55B3">
    <w:pPr>
      <w:pStyle w:val="Header"/>
    </w:pPr>
    <w:r>
      <w:rPr>
        <w:color w:val="1F497D" w:themeColor="text2"/>
        <w:sz w:val="40"/>
        <w:szCs w:val="40"/>
      </w:rPr>
      <mc:AlternateContent>
        <mc:Choice Requires="wpg">
          <w:drawing>
            <wp:anchor distT="0" distB="0" distL="114300" distR="114300" simplePos="0" relativeHeight="251673600" behindDoc="0" locked="0" layoutInCell="1" allowOverlap="1" wp14:anchorId="2EA1D406" wp14:editId="481502A3">
              <wp:simplePos x="0" y="0"/>
              <wp:positionH relativeFrom="page">
                <wp:posOffset>720090</wp:posOffset>
              </wp:positionH>
              <wp:positionV relativeFrom="page">
                <wp:posOffset>608330</wp:posOffset>
              </wp:positionV>
              <wp:extent cx="6163200" cy="597600"/>
              <wp:effectExtent l="0" t="0" r="0" b="0"/>
              <wp:wrapNone/>
              <wp:docPr id="461324094" name="Group 1"/>
              <wp:cNvGraphicFramePr/>
              <a:graphic xmlns:a="http://schemas.openxmlformats.org/drawingml/2006/main">
                <a:graphicData uri="http://schemas.microsoft.com/office/word/2010/wordprocessingGroup">
                  <wpg:wgp>
                    <wpg:cNvGrpSpPr/>
                    <wpg:grpSpPr>
                      <a:xfrm>
                        <a:off x="0" y="0"/>
                        <a:ext cx="6163200" cy="597600"/>
                        <a:chOff x="0" y="0"/>
                        <a:chExt cx="6164776" cy="597535"/>
                      </a:xfrm>
                    </wpg:grpSpPr>
                    <pic:pic xmlns:pic="http://schemas.openxmlformats.org/drawingml/2006/picture">
                      <pic:nvPicPr>
                        <pic:cNvPr id="366467849" name="Picture 893784307"/>
                        <pic:cNvPicPr>
                          <a:picLocks noChangeAspect="1"/>
                        </pic:cNvPicPr>
                      </pic:nvPicPr>
                      <pic:blipFill rotWithShape="1">
                        <a:blip r:embed="rId1">
                          <a:extLst>
                            <a:ext uri="{96DAC541-7B7A-43D3-8B79-37D633B846F1}">
                              <asvg:svgBlip xmlns:asvg="http://schemas.microsoft.com/office/drawing/2016/SVG/main" r:embed="rId2"/>
                            </a:ext>
                          </a:extLst>
                        </a:blip>
                        <a:srcRect t="16171" b="25921"/>
                        <a:stretch/>
                      </pic:blipFill>
                      <pic:spPr bwMode="auto">
                        <a:xfrm>
                          <a:off x="0" y="0"/>
                          <a:ext cx="1835785" cy="597535"/>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622667868" name="9A04CE4634524E97BD4510D8D53BC7B1"/>
                        <pic:cNvPicPr>
                          <a:picLocks noChangeAspect="1"/>
                        </pic:cNvPicPr>
                      </pic:nvPicPr>
                      <pic:blipFill rotWithShape="1">
                        <a:blip r:embed="rId3">
                          <a:extLst>
                            <a:ext uri="{28A0092B-C50C-407E-A947-70E740481C1C}">
                              <a14:useLocalDpi xmlns:a14="http://schemas.microsoft.com/office/drawing/2010/main" val="0"/>
                            </a:ext>
                          </a:extLst>
                        </a:blip>
                        <a:srcRect t="15694" b="24621"/>
                        <a:stretch/>
                      </pic:blipFill>
                      <pic:spPr bwMode="auto">
                        <a:xfrm>
                          <a:off x="5316416" y="29308"/>
                          <a:ext cx="848360" cy="251460"/>
                        </a:xfrm>
                        <a:prstGeom prst="rect">
                          <a:avLst/>
                        </a:prstGeom>
                        <a:ln>
                          <a:noFill/>
                        </a:ln>
                        <a:extLst>
                          <a:ext uri="{53640926-AAD7-44D8-BBD7-CCE9431645EC}">
                            <a14:shadowObscured xmlns:a14="http://schemas.microsoft.com/office/drawing/2010/main"/>
                          </a:ext>
                        </a:extLst>
                      </pic:spPr>
                    </pic:pic>
                  </wpg:wgp>
                </a:graphicData>
              </a:graphic>
              <wp14:sizeRelH relativeFrom="margin">
                <wp14:pctWidth>0</wp14:pctWidth>
              </wp14:sizeRelH>
              <wp14:sizeRelV relativeFrom="margin">
                <wp14:pctHeight>0</wp14:pctHeight>
              </wp14:sizeRelV>
            </wp:anchor>
          </w:drawing>
        </mc:Choice>
        <mc:Fallback>
          <w:pict>
            <v:group w14:anchorId="0D13405F" id="Group 1" o:spid="_x0000_s1026" style="position:absolute;margin-left:56.7pt;margin-top:47.9pt;width:485.3pt;height:47.05pt;z-index:251673600;mso-position-horizontal-relative:page;mso-position-vertical-relative:page;mso-width-relative:margin;mso-height-relative:margin" coordsize="61647,5975"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893784307" o:spid="_x0000_s1027" type="#_x0000_t75" style="position:absolute;width:18357;height:597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">
                <v:imagedata r:id="rId4" o:title="" croptop="10598f" cropbottom="16988f"/>
              </v:shape>
              <v:shape id="9A04CE4634524E97BD4510D8D53BC7B1" o:spid="_x0000_s1028" type="#_x0000_t75" style="position:absolute;left:53164;top:293;width:8483;height:251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">
                <v:imagedata r:id="rId5" o:title="" croptop="10285f" cropbottom="16136f"/>
              </v:shape>
              <w10:wrap anchorx="page" anchory="page"/>
            </v:group>
          </w:pict>
        </mc:Fallback>
      </mc:AlternateContent>
    </w:r>
    <w:r w:rsidR="0025331D">
      <w:rPr>
        <w:color w:val="1F497D" w:themeColor="text2"/>
        <w:sz w:val="40"/>
        <w:szCs w:val="40"/>
      </w:rPr>
      <w:drawing>
        <wp:anchor distT="0" distB="0" distL="114300" distR="114300" simplePos="0" relativeHeight="251659264" behindDoc="1" locked="1" layoutInCell="1" allowOverlap="1" wp14:anchorId="0C0899C0" wp14:editId="3C75E3E2">
          <wp:simplePos x="0" y="0"/>
          <wp:positionH relativeFrom="page">
            <wp:posOffset>-17145</wp:posOffset>
          </wp:positionH>
          <wp:positionV relativeFrom="page">
            <wp:posOffset>8890</wp:posOffset>
          </wp:positionV>
          <wp:extent cx="7552690" cy="10683240"/>
          <wp:effectExtent l="0" t="0" r="0" b="0"/>
          <wp:wrapNone/>
          <wp:docPr id="1468165355" name="Picture 1468165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8165355" name="Picture 1468165355"/>
                  <pic:cNvPicPr>
                    <a:picLocks noChangeAspect="1" noChangeArrowheads="1"/>
                  </pic:cNvPicPr>
                </pic:nvPicPr>
                <pic:blipFill>
                  <a:blip r:embed="rId6">
                    <a:extLst>
                      <a:ext uri="{28A0092B-C50C-407E-A947-70E740481C1C}">
                        <a14:useLocalDpi xmlns:a14="http://schemas.microsoft.com/office/drawing/2010/main" val="0"/>
                      </a:ext>
                    </a:extLst>
                  </a:blip>
                  <a:stretch>
                    <a:fillRect/>
                  </a:stretch>
                </pic:blipFill>
                <pic:spPr bwMode="auto">
                  <a:xfrm>
                    <a:off x="0" y="0"/>
                    <a:ext cx="7552690" cy="10683240"/>
                  </a:xfrm>
                  <a:prstGeom prst="rect">
                    <a:avLst/>
                  </a:prstGeom>
                  <a:noFill/>
                  <a:ln>
                    <a:noFill/>
                  </a:ln>
                </pic:spPr>
              </pic:pic>
            </a:graphicData>
          </a:graphic>
          <wp14:sizeRelH relativeFrom="margin">
            <wp14:pctWidth>0</wp14:pctWidth>
          </wp14:sizeRelH>
          <wp14:sizeRelV relativeFrom="margin">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3C68AD4" w14:textId="77777777" w:rsidR="00CD6EC7" w:rsidRDefault="00CD6EC7">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9356" w:type="dxa"/>
      <w:tblLayout w:type="fixed"/>
      <w:tblCellMar>
        <w:left w:w="0" w:type="dxa"/>
        <w:right w:w="0" w:type="dxa"/>
      </w:tblCellMar>
      <w:tblLook w:val="0000" w:firstRow="0" w:lastRow="0" w:firstColumn="0" w:lastColumn="0" w:noHBand="0" w:noVBand="0"/>
    </w:tblPr>
    <w:tblGrid>
      <w:gridCol w:w="6946"/>
      <w:gridCol w:w="2410"/>
    </w:tblGrid>
    <w:tr w:rsidR="003830A6" w:rsidRPr="0077043A" w14:paraId="5F2A2542" w14:textId="77777777" w:rsidTr="009D6D11">
      <w:trPr>
        <w:trHeight w:hRule="exact" w:val="900"/>
      </w:trPr>
      <w:tc>
        <w:tcPr>
          <w:tcW w:w="6946" w:type="dxa"/>
          <w:vAlign w:val="bottom"/>
        </w:tcPr>
        <w:p w14:paraId="14462C2C" w14:textId="77777777" w:rsidR="003830A6" w:rsidRDefault="003830A6" w:rsidP="003830A6">
          <w:pPr>
            <w:pStyle w:val="HeaderTitle"/>
          </w:pPr>
          <w:r>
            <w:t>Collection Notices</w:t>
          </w:r>
        </w:p>
      </w:tc>
      <w:tc>
        <w:tcPr>
          <w:tcW w:w="2410" w:type="dxa"/>
          <w:vAlign w:val="bottom"/>
        </w:tcPr>
        <w:p w14:paraId="63195DA3" w14:textId="713579A3" w:rsidR="003830A6" w:rsidRPr="006A4582" w:rsidRDefault="00AD55B3" w:rsidP="003830A6">
          <w:pPr>
            <w:jc w:val="center"/>
            <w:rPr>
              <w:rFonts w:ascii="Times New Roman" w:hAnsi="Times New Roman"/>
            </w:rPr>
          </w:pPr>
          <w:r>
            <w:rPr>
              <w:rFonts w:ascii="Times New Roman" w:hAnsi="Times New Roman"/>
              <w:noProof/>
            </w:rPr>
            <w:drawing>
              <wp:anchor distT="0" distB="0" distL="114300" distR="114300" simplePos="0" relativeHeight="251671552" behindDoc="1" locked="0" layoutInCell="1" allowOverlap="1" wp14:anchorId="2B886664" wp14:editId="61A92FEF">
                <wp:simplePos x="0" y="0"/>
                <wp:positionH relativeFrom="page">
                  <wp:posOffset>252095</wp:posOffset>
                </wp:positionH>
                <wp:positionV relativeFrom="page">
                  <wp:posOffset>133350</wp:posOffset>
                </wp:positionV>
                <wp:extent cx="1296000" cy="417600"/>
                <wp:effectExtent l="0" t="0" r="0" b="1905"/>
                <wp:wrapNone/>
                <wp:docPr id="28345862" name="Picture 232088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2926301" name="Picture 232088395"/>
                        <pic:cNvPicPr>
                          <a:picLocks noChangeAspect="1" noChangeArrowheads="1"/>
                        </pic:cNvPicPr>
                      </pic:nvPicPr>
                      <pic:blipFill rotWithShape="1">
                        <a:blip r:embed="rId1">
                          <a:extLst>
                            <a:ext uri="{96DAC541-7B7A-43D3-8B79-37D633B846F1}">
                              <asvg:svgBlip xmlns:asvg="http://schemas.microsoft.com/office/drawing/2016/SVG/main" r:embed="rId2"/>
                            </a:ext>
                          </a:extLst>
                        </a:blip>
                        <a:srcRect t="16834" b="25669"/>
                        <a:stretch/>
                      </pic:blipFill>
                      <pic:spPr bwMode="auto">
                        <a:xfrm>
                          <a:off x="0" y="0"/>
                          <a:ext cx="1296000" cy="4176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r>
  </w:tbl>
  <w:p w14:paraId="6EE43628" w14:textId="318C5F6C" w:rsidR="003830A6" w:rsidRPr="00965727" w:rsidRDefault="003830A6" w:rsidP="003830A6">
    <w:pPr>
      <w:pStyle w:val="Header"/>
    </w:pPr>
  </w:p>
  <w:p w14:paraId="43FE8CEC" w14:textId="77777777" w:rsidR="00A43566" w:rsidRDefault="00A43566" w:rsidP="00A43566">
    <w:pPr>
      <w:pStyle w:val="Header"/>
      <w:jc w:val="right"/>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9356" w:type="dxa"/>
      <w:tblLayout w:type="fixed"/>
      <w:tblCellMar>
        <w:left w:w="0" w:type="dxa"/>
        <w:right w:w="0" w:type="dxa"/>
      </w:tblCellMar>
      <w:tblLook w:val="0000" w:firstRow="0" w:lastRow="0" w:firstColumn="0" w:lastColumn="0" w:noHBand="0" w:noVBand="0"/>
    </w:tblPr>
    <w:tblGrid>
      <w:gridCol w:w="6946"/>
      <w:gridCol w:w="2410"/>
    </w:tblGrid>
    <w:tr w:rsidR="003830A6" w:rsidRPr="0077043A" w14:paraId="32348F65" w14:textId="77777777" w:rsidTr="009D6D11">
      <w:trPr>
        <w:trHeight w:hRule="exact" w:val="900"/>
      </w:trPr>
      <w:tc>
        <w:tcPr>
          <w:tcW w:w="6946" w:type="dxa"/>
          <w:vAlign w:val="bottom"/>
        </w:tcPr>
        <w:p w14:paraId="7A9AB603" w14:textId="77777777" w:rsidR="003830A6" w:rsidRDefault="003830A6" w:rsidP="003830A6">
          <w:pPr>
            <w:pStyle w:val="HeaderTitle"/>
          </w:pPr>
          <w:r>
            <w:t>Collection Notices</w:t>
          </w:r>
        </w:p>
      </w:tc>
      <w:tc>
        <w:tcPr>
          <w:tcW w:w="2410" w:type="dxa"/>
          <w:vAlign w:val="bottom"/>
        </w:tcPr>
        <w:p w14:paraId="1C45860E" w14:textId="6F840717" w:rsidR="003830A6" w:rsidRPr="006A4582" w:rsidRDefault="00AD55B3" w:rsidP="003830A6">
          <w:pPr>
            <w:jc w:val="center"/>
            <w:rPr>
              <w:rFonts w:ascii="Times New Roman" w:hAnsi="Times New Roman"/>
            </w:rPr>
          </w:pPr>
          <w:r>
            <w:rPr>
              <w:rFonts w:ascii="Times New Roman" w:hAnsi="Times New Roman"/>
              <w:noProof/>
            </w:rPr>
            <w:drawing>
              <wp:anchor distT="0" distB="0" distL="114300" distR="114300" simplePos="0" relativeHeight="251669504" behindDoc="1" locked="0" layoutInCell="1" allowOverlap="1" wp14:anchorId="3710F53E" wp14:editId="03DF88B6">
                <wp:simplePos x="0" y="0"/>
                <wp:positionH relativeFrom="page">
                  <wp:posOffset>252095</wp:posOffset>
                </wp:positionH>
                <wp:positionV relativeFrom="page">
                  <wp:posOffset>133350</wp:posOffset>
                </wp:positionV>
                <wp:extent cx="1296000" cy="417600"/>
                <wp:effectExtent l="0" t="0" r="0" b="1905"/>
                <wp:wrapNone/>
                <wp:docPr id="873682753" name="Picture 232088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2926301" name="Picture 232088395"/>
                        <pic:cNvPicPr>
                          <a:picLocks noChangeAspect="1" noChangeArrowheads="1"/>
                        </pic:cNvPicPr>
                      </pic:nvPicPr>
                      <pic:blipFill rotWithShape="1">
                        <a:blip r:embed="rId1">
                          <a:extLst>
                            <a:ext uri="{96DAC541-7B7A-43D3-8B79-37D633B846F1}">
                              <asvg:svgBlip xmlns:asvg="http://schemas.microsoft.com/office/drawing/2016/SVG/main" r:embed="rId2"/>
                            </a:ext>
                          </a:extLst>
                        </a:blip>
                        <a:srcRect t="16834" b="25669"/>
                        <a:stretch/>
                      </pic:blipFill>
                      <pic:spPr bwMode="auto">
                        <a:xfrm>
                          <a:off x="0" y="0"/>
                          <a:ext cx="1296000" cy="4176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r>
  </w:tbl>
  <w:p w14:paraId="256DD409" w14:textId="4AEC8A57" w:rsidR="003830A6" w:rsidRPr="00965727" w:rsidRDefault="003830A6" w:rsidP="003830A6">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6B91A9D"/>
    <w:multiLevelType w:val="multilevel"/>
    <w:tmpl w:val="7FF6701A"/>
    <w:lvl w:ilvl="0">
      <w:start w:val="1"/>
      <w:numFmt w:val="decimal"/>
      <w:pStyle w:val="level1"/>
      <w:lvlText w:val="%1"/>
      <w:lvlJc w:val="left"/>
      <w:pPr>
        <w:tabs>
          <w:tab w:val="num" w:pos="709"/>
        </w:tabs>
        <w:ind w:left="709" w:hanging="709"/>
      </w:pPr>
      <w:rPr>
        <w:rFonts w:hint="default"/>
      </w:rPr>
    </w:lvl>
    <w:lvl w:ilvl="1">
      <w:start w:val="1"/>
      <w:numFmt w:val="decimal"/>
      <w:pStyle w:val="level2"/>
      <w:lvlText w:val="%1.%2"/>
      <w:lvlJc w:val="left"/>
      <w:pPr>
        <w:tabs>
          <w:tab w:val="num" w:pos="709"/>
        </w:tabs>
        <w:ind w:left="709" w:hanging="709"/>
      </w:pPr>
      <w:rPr>
        <w:rFonts w:hint="default"/>
      </w:rPr>
    </w:lvl>
    <w:lvl w:ilvl="2">
      <w:start w:val="1"/>
      <w:numFmt w:val="lowerLetter"/>
      <w:pStyle w:val="level3"/>
      <w:lvlText w:val="(%3)"/>
      <w:lvlJc w:val="left"/>
      <w:pPr>
        <w:tabs>
          <w:tab w:val="num" w:pos="1418"/>
        </w:tabs>
        <w:ind w:left="1418" w:hanging="709"/>
      </w:pPr>
      <w:rPr>
        <w:rFonts w:hint="default"/>
      </w:rPr>
    </w:lvl>
    <w:lvl w:ilvl="3">
      <w:start w:val="1"/>
      <w:numFmt w:val="lowerRoman"/>
      <w:pStyle w:val="level4"/>
      <w:lvlText w:val="(%4)"/>
      <w:lvlJc w:val="left"/>
      <w:pPr>
        <w:tabs>
          <w:tab w:val="num" w:pos="2126"/>
        </w:tabs>
        <w:ind w:left="2126" w:hanging="708"/>
      </w:pPr>
      <w:rPr>
        <w:rFonts w:hint="default"/>
      </w:rPr>
    </w:lvl>
    <w:lvl w:ilvl="4">
      <w:start w:val="1"/>
      <w:numFmt w:val="upperLetter"/>
      <w:pStyle w:val="level5"/>
      <w:lvlText w:val="(%5)"/>
      <w:lvlJc w:val="left"/>
      <w:pPr>
        <w:tabs>
          <w:tab w:val="num" w:pos="2835"/>
        </w:tabs>
        <w:ind w:left="2835" w:hanging="709"/>
      </w:pPr>
      <w:rPr>
        <w:rFonts w:hint="default"/>
      </w:rPr>
    </w:lvl>
    <w:lvl w:ilvl="5">
      <w:start w:val="1"/>
      <w:numFmt w:val="decimal"/>
      <w:pStyle w:val="level6"/>
      <w:lvlText w:val="(%6)"/>
      <w:lvlJc w:val="left"/>
      <w:pPr>
        <w:tabs>
          <w:tab w:val="num" w:pos="3544"/>
        </w:tabs>
        <w:ind w:left="3544" w:hanging="709"/>
      </w:pPr>
      <w:rPr>
        <w:rFonts w:hint="default"/>
      </w:rPr>
    </w:lvl>
    <w:lvl w:ilvl="6">
      <w:start w:val="1"/>
      <w:numFmt w:val="none"/>
      <w:lvlRestart w:val="0"/>
      <w:lvlText w:val=""/>
      <w:lvlJc w:val="left"/>
      <w:pPr>
        <w:ind w:left="0" w:firstLine="0"/>
      </w:pPr>
      <w:rPr>
        <w:rFonts w:hint="default"/>
      </w:rPr>
    </w:lvl>
    <w:lvl w:ilvl="7">
      <w:start w:val="1"/>
      <w:numFmt w:val="none"/>
      <w:lvlRestart w:val="0"/>
      <w:lvlText w:val=""/>
      <w:lvlJc w:val="left"/>
      <w:pPr>
        <w:ind w:left="0" w:firstLine="0"/>
      </w:pPr>
      <w:rPr>
        <w:rFonts w:hint="default"/>
      </w:rPr>
    </w:lvl>
    <w:lvl w:ilvl="8">
      <w:start w:val="1"/>
      <w:numFmt w:val="none"/>
      <w:lvlRestart w:val="0"/>
      <w:lvlText w:val=""/>
      <w:lvlJc w:val="left"/>
      <w:pPr>
        <w:ind w:left="0" w:firstLine="0"/>
      </w:pPr>
      <w:rPr>
        <w:rFonts w:hint="default"/>
      </w:rPr>
    </w:lvl>
  </w:abstractNum>
  <w:abstractNum w:abstractNumId="1" w15:restartNumberingAfterBreak="0">
    <w:nsid w:val="09675A69"/>
    <w:multiLevelType w:val="hybridMultilevel"/>
    <w:tmpl w:val="75A6BD28"/>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 w15:restartNumberingAfterBreak="0">
    <w:nsid w:val="27511583"/>
    <w:multiLevelType w:val="hybridMultilevel"/>
    <w:tmpl w:val="E2EE56AC"/>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 w15:restartNumberingAfterBreak="0">
    <w:nsid w:val="282126B8"/>
    <w:multiLevelType w:val="hybridMultilevel"/>
    <w:tmpl w:val="389AFC2E"/>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4" w15:restartNumberingAfterBreak="0">
    <w:nsid w:val="32BF74BC"/>
    <w:multiLevelType w:val="hybridMultilevel"/>
    <w:tmpl w:val="3DCAE318"/>
    <w:lvl w:ilvl="0" w:tplc="0C090001">
      <w:start w:val="1"/>
      <w:numFmt w:val="bullet"/>
      <w:lvlText w:val=""/>
      <w:lvlJc w:val="left"/>
      <w:pPr>
        <w:ind w:left="775" w:hanging="360"/>
      </w:pPr>
      <w:rPr>
        <w:rFonts w:ascii="Symbol" w:hAnsi="Symbol" w:hint="default"/>
      </w:rPr>
    </w:lvl>
    <w:lvl w:ilvl="1" w:tplc="0C090003" w:tentative="1">
      <w:start w:val="1"/>
      <w:numFmt w:val="bullet"/>
      <w:lvlText w:val="o"/>
      <w:lvlJc w:val="left"/>
      <w:pPr>
        <w:ind w:left="1495" w:hanging="360"/>
      </w:pPr>
      <w:rPr>
        <w:rFonts w:ascii="Courier New" w:hAnsi="Courier New" w:cs="Courier New" w:hint="default"/>
      </w:rPr>
    </w:lvl>
    <w:lvl w:ilvl="2" w:tplc="0C090005" w:tentative="1">
      <w:start w:val="1"/>
      <w:numFmt w:val="bullet"/>
      <w:lvlText w:val=""/>
      <w:lvlJc w:val="left"/>
      <w:pPr>
        <w:ind w:left="2215" w:hanging="360"/>
      </w:pPr>
      <w:rPr>
        <w:rFonts w:ascii="Wingdings" w:hAnsi="Wingdings" w:hint="default"/>
      </w:rPr>
    </w:lvl>
    <w:lvl w:ilvl="3" w:tplc="0C090001" w:tentative="1">
      <w:start w:val="1"/>
      <w:numFmt w:val="bullet"/>
      <w:lvlText w:val=""/>
      <w:lvlJc w:val="left"/>
      <w:pPr>
        <w:ind w:left="2935" w:hanging="360"/>
      </w:pPr>
      <w:rPr>
        <w:rFonts w:ascii="Symbol" w:hAnsi="Symbol" w:hint="default"/>
      </w:rPr>
    </w:lvl>
    <w:lvl w:ilvl="4" w:tplc="0C090003" w:tentative="1">
      <w:start w:val="1"/>
      <w:numFmt w:val="bullet"/>
      <w:lvlText w:val="o"/>
      <w:lvlJc w:val="left"/>
      <w:pPr>
        <w:ind w:left="3655" w:hanging="360"/>
      </w:pPr>
      <w:rPr>
        <w:rFonts w:ascii="Courier New" w:hAnsi="Courier New" w:cs="Courier New" w:hint="default"/>
      </w:rPr>
    </w:lvl>
    <w:lvl w:ilvl="5" w:tplc="0C090005" w:tentative="1">
      <w:start w:val="1"/>
      <w:numFmt w:val="bullet"/>
      <w:lvlText w:val=""/>
      <w:lvlJc w:val="left"/>
      <w:pPr>
        <w:ind w:left="4375" w:hanging="360"/>
      </w:pPr>
      <w:rPr>
        <w:rFonts w:ascii="Wingdings" w:hAnsi="Wingdings" w:hint="default"/>
      </w:rPr>
    </w:lvl>
    <w:lvl w:ilvl="6" w:tplc="0C090001" w:tentative="1">
      <w:start w:val="1"/>
      <w:numFmt w:val="bullet"/>
      <w:lvlText w:val=""/>
      <w:lvlJc w:val="left"/>
      <w:pPr>
        <w:ind w:left="5095" w:hanging="360"/>
      </w:pPr>
      <w:rPr>
        <w:rFonts w:ascii="Symbol" w:hAnsi="Symbol" w:hint="default"/>
      </w:rPr>
    </w:lvl>
    <w:lvl w:ilvl="7" w:tplc="0C090003" w:tentative="1">
      <w:start w:val="1"/>
      <w:numFmt w:val="bullet"/>
      <w:lvlText w:val="o"/>
      <w:lvlJc w:val="left"/>
      <w:pPr>
        <w:ind w:left="5815" w:hanging="360"/>
      </w:pPr>
      <w:rPr>
        <w:rFonts w:ascii="Courier New" w:hAnsi="Courier New" w:cs="Courier New" w:hint="default"/>
      </w:rPr>
    </w:lvl>
    <w:lvl w:ilvl="8" w:tplc="0C090005" w:tentative="1">
      <w:start w:val="1"/>
      <w:numFmt w:val="bullet"/>
      <w:lvlText w:val=""/>
      <w:lvlJc w:val="left"/>
      <w:pPr>
        <w:ind w:left="6535" w:hanging="360"/>
      </w:pPr>
      <w:rPr>
        <w:rFonts w:ascii="Wingdings" w:hAnsi="Wingdings" w:hint="default"/>
      </w:rPr>
    </w:lvl>
  </w:abstractNum>
  <w:abstractNum w:abstractNumId="5" w15:restartNumberingAfterBreak="0">
    <w:nsid w:val="32DB2662"/>
    <w:multiLevelType w:val="multilevel"/>
    <w:tmpl w:val="A108549C"/>
    <w:lvl w:ilvl="0">
      <w:start w:val="1"/>
      <w:numFmt w:val="decimal"/>
      <w:pStyle w:val="GNLevel1"/>
      <w:lvlText w:val="%1"/>
      <w:lvlJc w:val="left"/>
      <w:pPr>
        <w:tabs>
          <w:tab w:val="num" w:pos="709"/>
        </w:tabs>
        <w:ind w:left="709" w:hanging="709"/>
      </w:pPr>
      <w:rPr>
        <w:rFonts w:hint="default"/>
      </w:rPr>
    </w:lvl>
    <w:lvl w:ilvl="1">
      <w:start w:val="1"/>
      <w:numFmt w:val="lowerLetter"/>
      <w:pStyle w:val="GNLevel2"/>
      <w:lvlText w:val="(%2)"/>
      <w:lvlJc w:val="left"/>
      <w:pPr>
        <w:tabs>
          <w:tab w:val="num" w:pos="1418"/>
        </w:tabs>
        <w:ind w:left="1418" w:hanging="709"/>
      </w:pPr>
      <w:rPr>
        <w:rFonts w:hint="default"/>
      </w:rPr>
    </w:lvl>
    <w:lvl w:ilvl="2">
      <w:start w:val="1"/>
      <w:numFmt w:val="lowerRoman"/>
      <w:pStyle w:val="GNLevel3"/>
      <w:lvlText w:val="(%3)"/>
      <w:lvlJc w:val="left"/>
      <w:pPr>
        <w:tabs>
          <w:tab w:val="num" w:pos="2126"/>
        </w:tabs>
        <w:ind w:left="2126" w:hanging="708"/>
      </w:pPr>
      <w:rPr>
        <w:rFonts w:hint="default"/>
      </w:rPr>
    </w:lvl>
    <w:lvl w:ilvl="3">
      <w:start w:val="1"/>
      <w:numFmt w:val="upperLetter"/>
      <w:pStyle w:val="GNLevel4"/>
      <w:lvlText w:val="(%4)"/>
      <w:lvlJc w:val="left"/>
      <w:pPr>
        <w:tabs>
          <w:tab w:val="num" w:pos="2835"/>
        </w:tabs>
        <w:ind w:left="2835" w:hanging="709"/>
      </w:pPr>
      <w:rPr>
        <w:rFonts w:hint="default"/>
      </w:rPr>
    </w:lvl>
    <w:lvl w:ilvl="4">
      <w:start w:val="1"/>
      <w:numFmt w:val="upperLetter"/>
      <w:lvlText w:val="(%5)"/>
      <w:lvlJc w:val="left"/>
      <w:pPr>
        <w:tabs>
          <w:tab w:val="num" w:pos="2835"/>
        </w:tabs>
        <w:ind w:left="2835" w:hanging="709"/>
      </w:pPr>
      <w:rPr>
        <w:rFonts w:hint="default"/>
      </w:rPr>
    </w:lvl>
    <w:lvl w:ilvl="5">
      <w:start w:val="1"/>
      <w:numFmt w:val="decimal"/>
      <w:lvlText w:val="(%6)"/>
      <w:lvlJc w:val="left"/>
      <w:pPr>
        <w:tabs>
          <w:tab w:val="num" w:pos="3544"/>
        </w:tabs>
        <w:ind w:left="3544" w:hanging="709"/>
      </w:pPr>
      <w:rPr>
        <w:rFonts w:hint="default"/>
      </w:rPr>
    </w:lvl>
    <w:lvl w:ilvl="6">
      <w:start w:val="1"/>
      <w:numFmt w:val="none"/>
      <w:lvlText w:val=""/>
      <w:lvlJc w:val="left"/>
      <w:pPr>
        <w:tabs>
          <w:tab w:val="num" w:pos="3402"/>
        </w:tabs>
        <w:ind w:left="3402" w:hanging="567"/>
      </w:pPr>
      <w:rPr>
        <w:rFonts w:hint="default"/>
      </w:rPr>
    </w:lvl>
    <w:lvl w:ilvl="7">
      <w:start w:val="1"/>
      <w:numFmt w:val="none"/>
      <w:lvlText w:val=""/>
      <w:lvlJc w:val="left"/>
      <w:pPr>
        <w:tabs>
          <w:tab w:val="num" w:pos="3402"/>
        </w:tabs>
        <w:ind w:left="3402" w:hanging="567"/>
      </w:pPr>
      <w:rPr>
        <w:rFonts w:hint="default"/>
      </w:rPr>
    </w:lvl>
    <w:lvl w:ilvl="8">
      <w:start w:val="1"/>
      <w:numFmt w:val="none"/>
      <w:lvlText w:val=""/>
      <w:lvlJc w:val="left"/>
      <w:pPr>
        <w:tabs>
          <w:tab w:val="num" w:pos="3402"/>
        </w:tabs>
        <w:ind w:left="3402" w:hanging="567"/>
      </w:pPr>
      <w:rPr>
        <w:rFonts w:hint="default"/>
      </w:rPr>
    </w:lvl>
  </w:abstractNum>
  <w:abstractNum w:abstractNumId="6" w15:restartNumberingAfterBreak="0">
    <w:nsid w:val="3A021A79"/>
    <w:multiLevelType w:val="hybridMultilevel"/>
    <w:tmpl w:val="BE94AC16"/>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7" w15:restartNumberingAfterBreak="0">
    <w:nsid w:val="3CA8400C"/>
    <w:multiLevelType w:val="singleLevel"/>
    <w:tmpl w:val="C6EE1BF2"/>
    <w:lvl w:ilvl="0">
      <w:start w:val="1"/>
      <w:numFmt w:val="bullet"/>
      <w:pStyle w:val="Bullet2"/>
      <w:lvlText w:val="•"/>
      <w:lvlJc w:val="left"/>
      <w:pPr>
        <w:tabs>
          <w:tab w:val="num" w:pos="1418"/>
        </w:tabs>
        <w:ind w:left="1418" w:hanging="709"/>
      </w:pPr>
      <w:rPr>
        <w:rFonts w:ascii="Garamond" w:hAnsi="Garamond" w:hint="default"/>
        <w:b w:val="0"/>
        <w:i w:val="0"/>
        <w:sz w:val="24"/>
      </w:rPr>
    </w:lvl>
  </w:abstractNum>
  <w:abstractNum w:abstractNumId="8" w15:restartNumberingAfterBreak="0">
    <w:nsid w:val="3D5A7286"/>
    <w:multiLevelType w:val="multilevel"/>
    <w:tmpl w:val="CC02137E"/>
    <w:lvl w:ilvl="0">
      <w:start w:val="1"/>
      <w:numFmt w:val="decimal"/>
      <w:pStyle w:val="AllensHeading1"/>
      <w:lvlText w:val="%1"/>
      <w:lvlJc w:val="left"/>
      <w:pPr>
        <w:tabs>
          <w:tab w:val="num" w:pos="709"/>
        </w:tabs>
        <w:ind w:left="709" w:hanging="709"/>
      </w:pPr>
      <w:rPr>
        <w:rFonts w:hint="default"/>
      </w:rPr>
    </w:lvl>
    <w:lvl w:ilvl="1">
      <w:start w:val="1"/>
      <w:numFmt w:val="decimal"/>
      <w:pStyle w:val="AllensHeading2"/>
      <w:lvlText w:val="%1.%2"/>
      <w:lvlJc w:val="left"/>
      <w:pPr>
        <w:tabs>
          <w:tab w:val="num" w:pos="709"/>
        </w:tabs>
        <w:ind w:left="709" w:hanging="709"/>
      </w:pPr>
      <w:rPr>
        <w:rFonts w:hint="default"/>
      </w:rPr>
    </w:lvl>
    <w:lvl w:ilvl="2">
      <w:start w:val="1"/>
      <w:numFmt w:val="lowerLetter"/>
      <w:pStyle w:val="AllensHeading3"/>
      <w:lvlText w:val="(%3)"/>
      <w:lvlJc w:val="left"/>
      <w:pPr>
        <w:tabs>
          <w:tab w:val="num" w:pos="1418"/>
        </w:tabs>
        <w:ind w:left="1418" w:hanging="709"/>
      </w:pPr>
      <w:rPr>
        <w:rFonts w:hint="default"/>
      </w:rPr>
    </w:lvl>
    <w:lvl w:ilvl="3">
      <w:start w:val="1"/>
      <w:numFmt w:val="lowerRoman"/>
      <w:pStyle w:val="AllensHeading4"/>
      <w:lvlText w:val="(%4)"/>
      <w:lvlJc w:val="left"/>
      <w:pPr>
        <w:tabs>
          <w:tab w:val="num" w:pos="1418"/>
        </w:tabs>
        <w:ind w:left="1418" w:hanging="708"/>
      </w:pPr>
      <w:rPr>
        <w:rFonts w:hint="default"/>
      </w:rPr>
    </w:lvl>
    <w:lvl w:ilvl="4">
      <w:start w:val="1"/>
      <w:numFmt w:val="upperLetter"/>
      <w:pStyle w:val="AllensHeading5"/>
      <w:lvlText w:val="(%5)"/>
      <w:lvlJc w:val="left"/>
      <w:pPr>
        <w:tabs>
          <w:tab w:val="num" w:pos="2835"/>
        </w:tabs>
        <w:ind w:left="2835" w:hanging="709"/>
      </w:pPr>
      <w:rPr>
        <w:rFonts w:hint="default"/>
      </w:rPr>
    </w:lvl>
    <w:lvl w:ilvl="5">
      <w:start w:val="1"/>
      <w:numFmt w:val="decimal"/>
      <w:pStyle w:val="AllensHeading6"/>
      <w:lvlText w:val="(%6)"/>
      <w:lvlJc w:val="left"/>
      <w:pPr>
        <w:tabs>
          <w:tab w:val="num" w:pos="3544"/>
        </w:tabs>
        <w:ind w:left="3544" w:hanging="709"/>
      </w:pPr>
      <w:rPr>
        <w:rFonts w:hint="default"/>
      </w:rPr>
    </w:lvl>
    <w:lvl w:ilvl="6">
      <w:start w:val="2"/>
      <w:numFmt w:val="none"/>
      <w:lvlRestart w:val="0"/>
      <w:lvlText w:val=""/>
      <w:lvlJc w:val="left"/>
      <w:pPr>
        <w:ind w:left="0" w:firstLine="0"/>
      </w:pPr>
      <w:rPr>
        <w:rFonts w:hint="default"/>
      </w:rPr>
    </w:lvl>
    <w:lvl w:ilvl="7">
      <w:start w:val="1"/>
      <w:numFmt w:val="none"/>
      <w:lvlRestart w:val="0"/>
      <w:lvlText w:val=""/>
      <w:lvlJc w:val="left"/>
      <w:pPr>
        <w:ind w:left="0" w:firstLine="0"/>
      </w:pPr>
      <w:rPr>
        <w:rFonts w:hint="default"/>
      </w:rPr>
    </w:lvl>
    <w:lvl w:ilvl="8">
      <w:start w:val="1"/>
      <w:numFmt w:val="none"/>
      <w:lvlRestart w:val="0"/>
      <w:lvlText w:val=""/>
      <w:lvlJc w:val="left"/>
      <w:pPr>
        <w:ind w:left="0" w:firstLine="0"/>
      </w:pPr>
      <w:rPr>
        <w:rFonts w:hint="default"/>
      </w:rPr>
    </w:lvl>
  </w:abstractNum>
  <w:abstractNum w:abstractNumId="9" w15:restartNumberingAfterBreak="0">
    <w:nsid w:val="3D7E39C9"/>
    <w:multiLevelType w:val="multilevel"/>
    <w:tmpl w:val="EAAC60A0"/>
    <w:lvl w:ilvl="0">
      <w:start w:val="1"/>
      <w:numFmt w:val="decimal"/>
      <w:pStyle w:val="Schedule"/>
      <w:suff w:val="nothing"/>
      <w:lvlText w:val="Schedule %1"/>
      <w:lvlJc w:val="left"/>
      <w:pPr>
        <w:ind w:left="709" w:hanging="709"/>
      </w:pPr>
      <w:rPr>
        <w:rFonts w:hint="default"/>
      </w:rPr>
    </w:lvl>
    <w:lvl w:ilvl="1">
      <w:start w:val="1"/>
      <w:numFmt w:val="none"/>
      <w:pStyle w:val="ScheduleHeading"/>
      <w:suff w:val="nothing"/>
      <w:lvlText w:val=""/>
      <w:lvlJc w:val="left"/>
      <w:pPr>
        <w:ind w:left="709" w:hanging="709"/>
      </w:pPr>
      <w:rPr>
        <w:rFonts w:hint="default"/>
      </w:rPr>
    </w:lvl>
    <w:lvl w:ilvl="2">
      <w:start w:val="1"/>
      <w:numFmt w:val="decimal"/>
      <w:lvlRestart w:val="1"/>
      <w:pStyle w:val="Schedule1"/>
      <w:lvlText w:val="%3"/>
      <w:lvlJc w:val="left"/>
      <w:pPr>
        <w:tabs>
          <w:tab w:val="num" w:pos="709"/>
        </w:tabs>
        <w:ind w:left="709" w:hanging="709"/>
      </w:pPr>
      <w:rPr>
        <w:rFonts w:hint="default"/>
      </w:rPr>
    </w:lvl>
    <w:lvl w:ilvl="3">
      <w:start w:val="1"/>
      <w:numFmt w:val="decimal"/>
      <w:pStyle w:val="Schedule2"/>
      <w:lvlText w:val="%3.%4"/>
      <w:lvlJc w:val="left"/>
      <w:pPr>
        <w:tabs>
          <w:tab w:val="num" w:pos="709"/>
        </w:tabs>
        <w:ind w:left="709" w:hanging="709"/>
      </w:pPr>
      <w:rPr>
        <w:rFonts w:hint="default"/>
      </w:rPr>
    </w:lvl>
    <w:lvl w:ilvl="4">
      <w:start w:val="1"/>
      <w:numFmt w:val="lowerLetter"/>
      <w:pStyle w:val="Schedule3"/>
      <w:lvlText w:val="(%5)"/>
      <w:lvlJc w:val="left"/>
      <w:pPr>
        <w:tabs>
          <w:tab w:val="num" w:pos="1418"/>
        </w:tabs>
        <w:ind w:left="1418" w:hanging="709"/>
      </w:pPr>
      <w:rPr>
        <w:rFonts w:hint="default"/>
      </w:rPr>
    </w:lvl>
    <w:lvl w:ilvl="5">
      <w:start w:val="1"/>
      <w:numFmt w:val="lowerRoman"/>
      <w:pStyle w:val="Schedule4"/>
      <w:lvlText w:val="(%6)"/>
      <w:lvlJc w:val="left"/>
      <w:pPr>
        <w:tabs>
          <w:tab w:val="num" w:pos="2126"/>
        </w:tabs>
        <w:ind w:left="2126" w:hanging="708"/>
      </w:pPr>
      <w:rPr>
        <w:rFonts w:hint="default"/>
      </w:rPr>
    </w:lvl>
    <w:lvl w:ilvl="6">
      <w:start w:val="1"/>
      <w:numFmt w:val="upperLetter"/>
      <w:pStyle w:val="Schedule5"/>
      <w:lvlText w:val="(%7)"/>
      <w:lvlJc w:val="left"/>
      <w:pPr>
        <w:tabs>
          <w:tab w:val="num" w:pos="2835"/>
        </w:tabs>
        <w:ind w:left="2835" w:hanging="709"/>
      </w:pPr>
      <w:rPr>
        <w:rFonts w:hint="default"/>
      </w:rPr>
    </w:lvl>
    <w:lvl w:ilvl="7">
      <w:start w:val="1"/>
      <w:numFmt w:val="decimal"/>
      <w:pStyle w:val="Schedule6"/>
      <w:lvlText w:val="(%8)"/>
      <w:lvlJc w:val="left"/>
      <w:pPr>
        <w:tabs>
          <w:tab w:val="num" w:pos="3544"/>
        </w:tabs>
        <w:ind w:left="3544" w:hanging="709"/>
      </w:pPr>
      <w:rPr>
        <w:rFonts w:hint="default"/>
      </w:rPr>
    </w:lvl>
    <w:lvl w:ilvl="8">
      <w:start w:val="1"/>
      <w:numFmt w:val="decimal"/>
      <w:lvlText w:val="%1"/>
      <w:lvlJc w:val="left"/>
      <w:pPr>
        <w:tabs>
          <w:tab w:val="num" w:pos="6120"/>
        </w:tabs>
        <w:ind w:left="4320" w:hanging="1440"/>
      </w:pPr>
      <w:rPr>
        <w:rFonts w:hint="default"/>
      </w:rPr>
    </w:lvl>
  </w:abstractNum>
  <w:abstractNum w:abstractNumId="10" w15:restartNumberingAfterBreak="0">
    <w:nsid w:val="3FF6050F"/>
    <w:multiLevelType w:val="multilevel"/>
    <w:tmpl w:val="5EB81EE2"/>
    <w:lvl w:ilvl="0">
      <w:start w:val="1"/>
      <w:numFmt w:val="none"/>
      <w:pStyle w:val="Definitions"/>
      <w:suff w:val="nothing"/>
      <w:lvlText w:val=""/>
      <w:lvlJc w:val="left"/>
      <w:pPr>
        <w:ind w:left="1418" w:hanging="709"/>
      </w:pPr>
      <w:rPr>
        <w:rFonts w:hint="default"/>
      </w:rPr>
    </w:lvl>
    <w:lvl w:ilvl="1">
      <w:start w:val="1"/>
      <w:numFmt w:val="lowerLetter"/>
      <w:pStyle w:val="Definitionsa"/>
      <w:lvlText w:val="(%2)"/>
      <w:lvlJc w:val="left"/>
      <w:pPr>
        <w:tabs>
          <w:tab w:val="num" w:pos="1418"/>
        </w:tabs>
        <w:ind w:left="1418" w:hanging="709"/>
      </w:pPr>
      <w:rPr>
        <w:rFonts w:hint="default"/>
      </w:rPr>
    </w:lvl>
    <w:lvl w:ilvl="2">
      <w:start w:val="1"/>
      <w:numFmt w:val="lowerRoman"/>
      <w:pStyle w:val="Definitionsi"/>
      <w:lvlText w:val="(%3)"/>
      <w:lvlJc w:val="left"/>
      <w:pPr>
        <w:tabs>
          <w:tab w:val="num" w:pos="2126"/>
        </w:tabs>
        <w:ind w:left="2126" w:hanging="708"/>
      </w:pPr>
      <w:rPr>
        <w:rFonts w:hint="default"/>
      </w:rPr>
    </w:lvl>
    <w:lvl w:ilvl="3">
      <w:start w:val="1"/>
      <w:numFmt w:val="none"/>
      <w:lvlText w:val=""/>
      <w:lvlJc w:val="left"/>
      <w:pPr>
        <w:tabs>
          <w:tab w:val="num" w:pos="1440"/>
        </w:tabs>
        <w:ind w:left="1440" w:hanging="360"/>
      </w:pPr>
      <w:rPr>
        <w:rFonts w:hint="default"/>
      </w:rPr>
    </w:lvl>
    <w:lvl w:ilvl="4">
      <w:start w:val="1"/>
      <w:numFmt w:val="none"/>
      <w:lvlText w:val=""/>
      <w:lvlJc w:val="left"/>
      <w:pPr>
        <w:tabs>
          <w:tab w:val="num" w:pos="1800"/>
        </w:tabs>
        <w:ind w:left="1800" w:hanging="360"/>
      </w:pPr>
      <w:rPr>
        <w:rFonts w:hint="default"/>
      </w:rPr>
    </w:lvl>
    <w:lvl w:ilvl="5">
      <w:start w:val="1"/>
      <w:numFmt w:val="none"/>
      <w:lvlText w:val=""/>
      <w:lvlJc w:val="left"/>
      <w:pPr>
        <w:tabs>
          <w:tab w:val="num" w:pos="2160"/>
        </w:tabs>
        <w:ind w:left="2160" w:hanging="360"/>
      </w:pPr>
      <w:rPr>
        <w:rFonts w:hint="default"/>
      </w:rPr>
    </w:lvl>
    <w:lvl w:ilvl="6">
      <w:start w:val="1"/>
      <w:numFmt w:val="none"/>
      <w:lvlText w:val="%7"/>
      <w:lvlJc w:val="left"/>
      <w:pPr>
        <w:tabs>
          <w:tab w:val="num" w:pos="2520"/>
        </w:tabs>
        <w:ind w:left="2520" w:hanging="360"/>
      </w:pPr>
      <w:rPr>
        <w:rFonts w:hint="default"/>
      </w:rPr>
    </w:lvl>
    <w:lvl w:ilvl="7">
      <w:start w:val="1"/>
      <w:numFmt w:val="none"/>
      <w:lvlText w:val="%8"/>
      <w:lvlJc w:val="left"/>
      <w:pPr>
        <w:tabs>
          <w:tab w:val="num" w:pos="2880"/>
        </w:tabs>
        <w:ind w:left="2880" w:hanging="360"/>
      </w:pPr>
      <w:rPr>
        <w:rFonts w:hint="default"/>
      </w:rPr>
    </w:lvl>
    <w:lvl w:ilvl="8">
      <w:start w:val="1"/>
      <w:numFmt w:val="none"/>
      <w:lvlText w:val="%9"/>
      <w:lvlJc w:val="left"/>
      <w:pPr>
        <w:tabs>
          <w:tab w:val="num" w:pos="3240"/>
        </w:tabs>
        <w:ind w:left="3240" w:hanging="360"/>
      </w:pPr>
      <w:rPr>
        <w:rFonts w:hint="default"/>
      </w:rPr>
    </w:lvl>
  </w:abstractNum>
  <w:abstractNum w:abstractNumId="11" w15:restartNumberingAfterBreak="0">
    <w:nsid w:val="428B1F44"/>
    <w:multiLevelType w:val="hybridMultilevel"/>
    <w:tmpl w:val="54F00F84"/>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2" w15:restartNumberingAfterBreak="0">
    <w:nsid w:val="4D9F18BF"/>
    <w:multiLevelType w:val="hybridMultilevel"/>
    <w:tmpl w:val="F1BC3804"/>
    <w:lvl w:ilvl="0" w:tplc="0C090001">
      <w:start w:val="1"/>
      <w:numFmt w:val="bullet"/>
      <w:lvlText w:val=""/>
      <w:lvlJc w:val="left"/>
      <w:pPr>
        <w:ind w:left="1069" w:hanging="360"/>
      </w:pPr>
      <w:rPr>
        <w:rFonts w:ascii="Symbol" w:hAnsi="Symbol" w:hint="default"/>
      </w:rPr>
    </w:lvl>
    <w:lvl w:ilvl="1" w:tplc="0C090003" w:tentative="1">
      <w:start w:val="1"/>
      <w:numFmt w:val="bullet"/>
      <w:lvlText w:val="o"/>
      <w:lvlJc w:val="left"/>
      <w:pPr>
        <w:ind w:left="1789" w:hanging="360"/>
      </w:pPr>
      <w:rPr>
        <w:rFonts w:ascii="Courier New" w:hAnsi="Courier New" w:cs="Courier New" w:hint="default"/>
      </w:rPr>
    </w:lvl>
    <w:lvl w:ilvl="2" w:tplc="0C090005" w:tentative="1">
      <w:start w:val="1"/>
      <w:numFmt w:val="bullet"/>
      <w:lvlText w:val=""/>
      <w:lvlJc w:val="left"/>
      <w:pPr>
        <w:ind w:left="2509" w:hanging="360"/>
      </w:pPr>
      <w:rPr>
        <w:rFonts w:ascii="Wingdings" w:hAnsi="Wingdings" w:hint="default"/>
      </w:rPr>
    </w:lvl>
    <w:lvl w:ilvl="3" w:tplc="0C090001" w:tentative="1">
      <w:start w:val="1"/>
      <w:numFmt w:val="bullet"/>
      <w:lvlText w:val=""/>
      <w:lvlJc w:val="left"/>
      <w:pPr>
        <w:ind w:left="3229" w:hanging="360"/>
      </w:pPr>
      <w:rPr>
        <w:rFonts w:ascii="Symbol" w:hAnsi="Symbol" w:hint="default"/>
      </w:rPr>
    </w:lvl>
    <w:lvl w:ilvl="4" w:tplc="0C090003" w:tentative="1">
      <w:start w:val="1"/>
      <w:numFmt w:val="bullet"/>
      <w:lvlText w:val="o"/>
      <w:lvlJc w:val="left"/>
      <w:pPr>
        <w:ind w:left="3949" w:hanging="360"/>
      </w:pPr>
      <w:rPr>
        <w:rFonts w:ascii="Courier New" w:hAnsi="Courier New" w:cs="Courier New" w:hint="default"/>
      </w:rPr>
    </w:lvl>
    <w:lvl w:ilvl="5" w:tplc="0C090005" w:tentative="1">
      <w:start w:val="1"/>
      <w:numFmt w:val="bullet"/>
      <w:lvlText w:val=""/>
      <w:lvlJc w:val="left"/>
      <w:pPr>
        <w:ind w:left="4669" w:hanging="360"/>
      </w:pPr>
      <w:rPr>
        <w:rFonts w:ascii="Wingdings" w:hAnsi="Wingdings" w:hint="default"/>
      </w:rPr>
    </w:lvl>
    <w:lvl w:ilvl="6" w:tplc="0C090001" w:tentative="1">
      <w:start w:val="1"/>
      <w:numFmt w:val="bullet"/>
      <w:lvlText w:val=""/>
      <w:lvlJc w:val="left"/>
      <w:pPr>
        <w:ind w:left="5389" w:hanging="360"/>
      </w:pPr>
      <w:rPr>
        <w:rFonts w:ascii="Symbol" w:hAnsi="Symbol" w:hint="default"/>
      </w:rPr>
    </w:lvl>
    <w:lvl w:ilvl="7" w:tplc="0C090003" w:tentative="1">
      <w:start w:val="1"/>
      <w:numFmt w:val="bullet"/>
      <w:lvlText w:val="o"/>
      <w:lvlJc w:val="left"/>
      <w:pPr>
        <w:ind w:left="6109" w:hanging="360"/>
      </w:pPr>
      <w:rPr>
        <w:rFonts w:ascii="Courier New" w:hAnsi="Courier New" w:cs="Courier New" w:hint="default"/>
      </w:rPr>
    </w:lvl>
    <w:lvl w:ilvl="8" w:tplc="0C090005" w:tentative="1">
      <w:start w:val="1"/>
      <w:numFmt w:val="bullet"/>
      <w:lvlText w:val=""/>
      <w:lvlJc w:val="left"/>
      <w:pPr>
        <w:ind w:left="6829" w:hanging="360"/>
      </w:pPr>
      <w:rPr>
        <w:rFonts w:ascii="Wingdings" w:hAnsi="Wingdings" w:hint="default"/>
      </w:rPr>
    </w:lvl>
  </w:abstractNum>
  <w:abstractNum w:abstractNumId="13" w15:restartNumberingAfterBreak="0">
    <w:nsid w:val="4EB40ABD"/>
    <w:multiLevelType w:val="singleLevel"/>
    <w:tmpl w:val="78BC41CC"/>
    <w:lvl w:ilvl="0">
      <w:start w:val="1"/>
      <w:numFmt w:val="bullet"/>
      <w:pStyle w:val="Bullet3"/>
      <w:lvlText w:val="•"/>
      <w:lvlJc w:val="left"/>
      <w:pPr>
        <w:tabs>
          <w:tab w:val="num" w:pos="2126"/>
        </w:tabs>
        <w:ind w:left="2126" w:hanging="708"/>
      </w:pPr>
      <w:rPr>
        <w:rFonts w:ascii="Garamond" w:hAnsi="Garamond" w:hint="default"/>
        <w:b w:val="0"/>
        <w:i w:val="0"/>
        <w:sz w:val="24"/>
      </w:rPr>
    </w:lvl>
  </w:abstractNum>
  <w:abstractNum w:abstractNumId="14" w15:restartNumberingAfterBreak="0">
    <w:nsid w:val="58696E59"/>
    <w:multiLevelType w:val="hybridMultilevel"/>
    <w:tmpl w:val="4FA877FE"/>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5" w15:restartNumberingAfterBreak="0">
    <w:nsid w:val="5FEE0963"/>
    <w:multiLevelType w:val="hybridMultilevel"/>
    <w:tmpl w:val="86AAB5A0"/>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6" w15:restartNumberingAfterBreak="0">
    <w:nsid w:val="67B13928"/>
    <w:multiLevelType w:val="multilevel"/>
    <w:tmpl w:val="D13A43C2"/>
    <w:lvl w:ilvl="0">
      <w:start w:val="1"/>
      <w:numFmt w:val="decimal"/>
      <w:pStyle w:val="GNHeading"/>
      <w:lvlText w:val="%1"/>
      <w:lvlJc w:val="left"/>
      <w:pPr>
        <w:tabs>
          <w:tab w:val="num" w:pos="709"/>
        </w:tabs>
        <w:ind w:left="709" w:hanging="709"/>
      </w:pPr>
      <w:rPr>
        <w:rFonts w:hint="default"/>
      </w:rPr>
    </w:lvl>
    <w:lvl w:ilvl="1">
      <w:start w:val="1"/>
      <w:numFmt w:val="decimal"/>
      <w:lvlText w:val="%1.%2"/>
      <w:lvlJc w:val="left"/>
      <w:pPr>
        <w:tabs>
          <w:tab w:val="num" w:pos="709"/>
        </w:tabs>
        <w:ind w:left="709" w:hanging="709"/>
      </w:pPr>
      <w:rPr>
        <w:rFonts w:hint="default"/>
      </w:rPr>
    </w:lvl>
    <w:lvl w:ilvl="2">
      <w:start w:val="1"/>
      <w:numFmt w:val="decimal"/>
      <w:lvlText w:val="%1.%2.%3"/>
      <w:lvlJc w:val="left"/>
      <w:pPr>
        <w:tabs>
          <w:tab w:val="num" w:pos="709"/>
        </w:tabs>
        <w:ind w:left="709" w:hanging="709"/>
      </w:pPr>
      <w:rPr>
        <w:rFonts w:hint="default"/>
      </w:rPr>
    </w:lvl>
    <w:lvl w:ilvl="3">
      <w:start w:val="1"/>
      <w:numFmt w:val="decimal"/>
      <w:lvlText w:val="%1.%2.%3.%4"/>
      <w:lvlJc w:val="left"/>
      <w:pPr>
        <w:tabs>
          <w:tab w:val="num" w:pos="709"/>
        </w:tabs>
        <w:ind w:left="709" w:hanging="709"/>
      </w:pPr>
      <w:rPr>
        <w:rFonts w:hint="default"/>
      </w:rPr>
    </w:lvl>
    <w:lvl w:ilvl="4">
      <w:start w:val="1"/>
      <w:numFmt w:val="lowerRoman"/>
      <w:lvlText w:val="(%5)"/>
      <w:lvlJc w:val="left"/>
      <w:pPr>
        <w:tabs>
          <w:tab w:val="num" w:pos="2126"/>
        </w:tabs>
        <w:ind w:left="2126" w:hanging="708"/>
      </w:pPr>
      <w:rPr>
        <w:rFonts w:hint="default"/>
      </w:rPr>
    </w:lvl>
    <w:lvl w:ilvl="5">
      <w:start w:val="1"/>
      <w:numFmt w:val="decimal"/>
      <w:lvlText w:val="(%6)"/>
      <w:lvlJc w:val="left"/>
      <w:pPr>
        <w:tabs>
          <w:tab w:val="num" w:pos="2835"/>
        </w:tabs>
        <w:ind w:left="2835" w:hanging="709"/>
      </w:pPr>
      <w:rPr>
        <w:rFonts w:hint="default"/>
      </w:rPr>
    </w:lvl>
    <w:lvl w:ilvl="6">
      <w:start w:val="1"/>
      <w:numFmt w:val="none"/>
      <w:lvlText w:val=""/>
      <w:lvlJc w:val="left"/>
      <w:pPr>
        <w:tabs>
          <w:tab w:val="num" w:pos="3402"/>
        </w:tabs>
        <w:ind w:left="3402" w:hanging="567"/>
      </w:pPr>
      <w:rPr>
        <w:rFonts w:hint="default"/>
      </w:rPr>
    </w:lvl>
    <w:lvl w:ilvl="7">
      <w:start w:val="1"/>
      <w:numFmt w:val="none"/>
      <w:lvlText w:val=""/>
      <w:lvlJc w:val="left"/>
      <w:pPr>
        <w:tabs>
          <w:tab w:val="num" w:pos="3402"/>
        </w:tabs>
        <w:ind w:left="3402" w:hanging="567"/>
      </w:pPr>
      <w:rPr>
        <w:rFonts w:hint="default"/>
      </w:rPr>
    </w:lvl>
    <w:lvl w:ilvl="8">
      <w:start w:val="1"/>
      <w:numFmt w:val="none"/>
      <w:lvlText w:val=""/>
      <w:lvlJc w:val="left"/>
      <w:pPr>
        <w:tabs>
          <w:tab w:val="num" w:pos="3402"/>
        </w:tabs>
        <w:ind w:left="3402" w:hanging="567"/>
      </w:pPr>
      <w:rPr>
        <w:rFonts w:hint="default"/>
      </w:rPr>
    </w:lvl>
  </w:abstractNum>
  <w:abstractNum w:abstractNumId="17" w15:restartNumberingAfterBreak="0">
    <w:nsid w:val="6AD24AAA"/>
    <w:multiLevelType w:val="singleLevel"/>
    <w:tmpl w:val="D6DE9F28"/>
    <w:lvl w:ilvl="0">
      <w:start w:val="1"/>
      <w:numFmt w:val="bullet"/>
      <w:pStyle w:val="GNBullet"/>
      <w:lvlText w:val="•"/>
      <w:lvlJc w:val="left"/>
      <w:pPr>
        <w:tabs>
          <w:tab w:val="num" w:pos="709"/>
        </w:tabs>
        <w:ind w:left="709" w:hanging="709"/>
      </w:pPr>
      <w:rPr>
        <w:rFonts w:ascii="Garamond" w:hAnsi="Garamond" w:hint="default"/>
        <w:b w:val="0"/>
        <w:i w:val="0"/>
        <w:vanish/>
        <w:sz w:val="24"/>
      </w:rPr>
    </w:lvl>
  </w:abstractNum>
  <w:abstractNum w:abstractNumId="18" w15:restartNumberingAfterBreak="0">
    <w:nsid w:val="70A8249E"/>
    <w:multiLevelType w:val="singleLevel"/>
    <w:tmpl w:val="481A5C1A"/>
    <w:lvl w:ilvl="0">
      <w:start w:val="1"/>
      <w:numFmt w:val="bullet"/>
      <w:pStyle w:val="Bullet1"/>
      <w:lvlText w:val="•"/>
      <w:lvlJc w:val="left"/>
      <w:pPr>
        <w:tabs>
          <w:tab w:val="num" w:pos="709"/>
        </w:tabs>
        <w:ind w:left="709" w:hanging="709"/>
      </w:pPr>
      <w:rPr>
        <w:rFonts w:ascii="Garamond" w:hAnsi="Garamond" w:hint="default"/>
        <w:b w:val="0"/>
        <w:i w:val="0"/>
        <w:sz w:val="24"/>
      </w:rPr>
    </w:lvl>
  </w:abstractNum>
  <w:abstractNum w:abstractNumId="19" w15:restartNumberingAfterBreak="0">
    <w:nsid w:val="760C6FBA"/>
    <w:multiLevelType w:val="hybridMultilevel"/>
    <w:tmpl w:val="F46EDE2A"/>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0" w15:restartNumberingAfterBreak="0">
    <w:nsid w:val="7F85749F"/>
    <w:multiLevelType w:val="hybridMultilevel"/>
    <w:tmpl w:val="9E70AA98"/>
    <w:lvl w:ilvl="0" w:tplc="0C090001">
      <w:start w:val="1"/>
      <w:numFmt w:val="bullet"/>
      <w:lvlText w:val=""/>
      <w:lvlJc w:val="left"/>
      <w:pPr>
        <w:ind w:left="1069" w:hanging="360"/>
      </w:pPr>
      <w:rPr>
        <w:rFonts w:ascii="Symbol" w:hAnsi="Symbol" w:hint="default"/>
      </w:rPr>
    </w:lvl>
    <w:lvl w:ilvl="1" w:tplc="0C090003" w:tentative="1">
      <w:start w:val="1"/>
      <w:numFmt w:val="bullet"/>
      <w:lvlText w:val="o"/>
      <w:lvlJc w:val="left"/>
      <w:pPr>
        <w:ind w:left="1789" w:hanging="360"/>
      </w:pPr>
      <w:rPr>
        <w:rFonts w:ascii="Courier New" w:hAnsi="Courier New" w:cs="Courier New" w:hint="default"/>
      </w:rPr>
    </w:lvl>
    <w:lvl w:ilvl="2" w:tplc="0C090005" w:tentative="1">
      <w:start w:val="1"/>
      <w:numFmt w:val="bullet"/>
      <w:lvlText w:val=""/>
      <w:lvlJc w:val="left"/>
      <w:pPr>
        <w:ind w:left="2509" w:hanging="360"/>
      </w:pPr>
      <w:rPr>
        <w:rFonts w:ascii="Wingdings" w:hAnsi="Wingdings" w:hint="default"/>
      </w:rPr>
    </w:lvl>
    <w:lvl w:ilvl="3" w:tplc="0C090001" w:tentative="1">
      <w:start w:val="1"/>
      <w:numFmt w:val="bullet"/>
      <w:lvlText w:val=""/>
      <w:lvlJc w:val="left"/>
      <w:pPr>
        <w:ind w:left="3229" w:hanging="360"/>
      </w:pPr>
      <w:rPr>
        <w:rFonts w:ascii="Symbol" w:hAnsi="Symbol" w:hint="default"/>
      </w:rPr>
    </w:lvl>
    <w:lvl w:ilvl="4" w:tplc="0C090003" w:tentative="1">
      <w:start w:val="1"/>
      <w:numFmt w:val="bullet"/>
      <w:lvlText w:val="o"/>
      <w:lvlJc w:val="left"/>
      <w:pPr>
        <w:ind w:left="3949" w:hanging="360"/>
      </w:pPr>
      <w:rPr>
        <w:rFonts w:ascii="Courier New" w:hAnsi="Courier New" w:cs="Courier New" w:hint="default"/>
      </w:rPr>
    </w:lvl>
    <w:lvl w:ilvl="5" w:tplc="0C090005" w:tentative="1">
      <w:start w:val="1"/>
      <w:numFmt w:val="bullet"/>
      <w:lvlText w:val=""/>
      <w:lvlJc w:val="left"/>
      <w:pPr>
        <w:ind w:left="4669" w:hanging="360"/>
      </w:pPr>
      <w:rPr>
        <w:rFonts w:ascii="Wingdings" w:hAnsi="Wingdings" w:hint="default"/>
      </w:rPr>
    </w:lvl>
    <w:lvl w:ilvl="6" w:tplc="0C090001" w:tentative="1">
      <w:start w:val="1"/>
      <w:numFmt w:val="bullet"/>
      <w:lvlText w:val=""/>
      <w:lvlJc w:val="left"/>
      <w:pPr>
        <w:ind w:left="5389" w:hanging="360"/>
      </w:pPr>
      <w:rPr>
        <w:rFonts w:ascii="Symbol" w:hAnsi="Symbol" w:hint="default"/>
      </w:rPr>
    </w:lvl>
    <w:lvl w:ilvl="7" w:tplc="0C090003" w:tentative="1">
      <w:start w:val="1"/>
      <w:numFmt w:val="bullet"/>
      <w:lvlText w:val="o"/>
      <w:lvlJc w:val="left"/>
      <w:pPr>
        <w:ind w:left="6109" w:hanging="360"/>
      </w:pPr>
      <w:rPr>
        <w:rFonts w:ascii="Courier New" w:hAnsi="Courier New" w:cs="Courier New" w:hint="default"/>
      </w:rPr>
    </w:lvl>
    <w:lvl w:ilvl="8" w:tplc="0C090005" w:tentative="1">
      <w:start w:val="1"/>
      <w:numFmt w:val="bullet"/>
      <w:lvlText w:val=""/>
      <w:lvlJc w:val="left"/>
      <w:pPr>
        <w:ind w:left="6829" w:hanging="360"/>
      </w:pPr>
      <w:rPr>
        <w:rFonts w:ascii="Wingdings" w:hAnsi="Wingdings" w:hint="default"/>
      </w:rPr>
    </w:lvl>
  </w:abstractNum>
  <w:num w:numId="1" w16cid:durableId="1524829058">
    <w:abstractNumId w:val="18"/>
  </w:num>
  <w:num w:numId="2" w16cid:durableId="325744344">
    <w:abstractNumId w:val="7"/>
  </w:num>
  <w:num w:numId="3" w16cid:durableId="1287931046">
    <w:abstractNumId w:val="13"/>
  </w:num>
  <w:num w:numId="4" w16cid:durableId="688943999">
    <w:abstractNumId w:val="5"/>
  </w:num>
  <w:num w:numId="5" w16cid:durableId="211893951">
    <w:abstractNumId w:val="17"/>
  </w:num>
  <w:num w:numId="6" w16cid:durableId="2128499334">
    <w:abstractNumId w:val="9"/>
  </w:num>
  <w:num w:numId="7" w16cid:durableId="1896353687">
    <w:abstractNumId w:val="16"/>
  </w:num>
  <w:num w:numId="8" w16cid:durableId="1757166754">
    <w:abstractNumId w:val="0"/>
  </w:num>
  <w:num w:numId="9" w16cid:durableId="1600484715">
    <w:abstractNumId w:val="8"/>
  </w:num>
  <w:num w:numId="10" w16cid:durableId="32507285">
    <w:abstractNumId w:val="10"/>
  </w:num>
  <w:num w:numId="11" w16cid:durableId="86772139">
    <w:abstractNumId w:val="20"/>
  </w:num>
  <w:num w:numId="12" w16cid:durableId="786043949">
    <w:abstractNumId w:val="6"/>
  </w:num>
  <w:num w:numId="13" w16cid:durableId="287320842">
    <w:abstractNumId w:val="11"/>
  </w:num>
  <w:num w:numId="14" w16cid:durableId="1389185871">
    <w:abstractNumId w:val="4"/>
  </w:num>
  <w:num w:numId="15" w16cid:durableId="904611205">
    <w:abstractNumId w:val="3"/>
  </w:num>
  <w:num w:numId="16" w16cid:durableId="189150121">
    <w:abstractNumId w:val="12"/>
  </w:num>
  <w:num w:numId="17" w16cid:durableId="199124236">
    <w:abstractNumId w:val="15"/>
  </w:num>
  <w:num w:numId="18" w16cid:durableId="1493331369">
    <w:abstractNumId w:val="14"/>
  </w:num>
  <w:num w:numId="19" w16cid:durableId="1651326780">
    <w:abstractNumId w:val="19"/>
  </w:num>
  <w:num w:numId="20" w16cid:durableId="749038400">
    <w:abstractNumId w:val="1"/>
  </w:num>
  <w:num w:numId="21" w16cid:durableId="1295867260">
    <w:abstractNumId w:val="2"/>
  </w:num>
  <w:numIdMacAtCleanup w:val="2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8"/>
  <w:embedSystemFonts/>
  <w:proofState w:spelling="clean"/>
  <w:attachedTemplate r:id="rId1"/>
  <w:stylePaneFormatFilter w:val="3801" w:allStyles="1" w:customStyles="0" w:latentStyles="0" w:stylesInUse="0" w:headingStyles="0" w:numberingStyles="0" w:tableStyles="0" w:directFormattingOnRuns="0" w:directFormattingOnParagraphs="0" w:directFormattingOnNumbering="0" w:directFormattingOnTables="1" w:clearFormatting="1" w:top3HeadingStyles="1" w:visibleStyles="0" w:alternateStyleNames="0"/>
  <w:styleLockTheme/>
  <w:styleLockQFSet/>
  <w:defaultTabStop w:val="709"/>
  <w:doNotHyphenateCaps/>
  <w:drawingGridHorizontalSpacing w:val="0"/>
  <w:drawingGridVerticalSpacing w:val="0"/>
  <w:displayHorizontalDrawingGridEvery w:val="0"/>
  <w:displayVerticalDrawingGridEvery w:val="0"/>
  <w:doNotUseMarginsForDrawingGridOrigin/>
  <w:drawingGridHorizontalOrigin w:val="0"/>
  <w:drawingGridVerticalOrigin w:val="0"/>
  <w:noPunctuationKerning/>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AAR_HasAARMergerStyling" w:val="-1"/>
    <w:docVar w:name="AAR_SetUpdateStylesOnOpen" w:val="0"/>
    <w:docVar w:name="AAR_SetZoomPercentage" w:val="108"/>
    <w:docVar w:name="OldFldsRemoved" w:val="-1"/>
  </w:docVars>
  <w:rsids>
    <w:rsidRoot w:val="00127142"/>
    <w:rsid w:val="000002B6"/>
    <w:rsid w:val="00000AB8"/>
    <w:rsid w:val="00000C11"/>
    <w:rsid w:val="000015A3"/>
    <w:rsid w:val="00002362"/>
    <w:rsid w:val="000042E7"/>
    <w:rsid w:val="00006574"/>
    <w:rsid w:val="00006AF3"/>
    <w:rsid w:val="00007CD4"/>
    <w:rsid w:val="00013DCA"/>
    <w:rsid w:val="00014E99"/>
    <w:rsid w:val="000225A9"/>
    <w:rsid w:val="00022639"/>
    <w:rsid w:val="00023EE7"/>
    <w:rsid w:val="00025196"/>
    <w:rsid w:val="00026FDB"/>
    <w:rsid w:val="00027458"/>
    <w:rsid w:val="00030F9C"/>
    <w:rsid w:val="00031ACF"/>
    <w:rsid w:val="000430A1"/>
    <w:rsid w:val="0004403D"/>
    <w:rsid w:val="00044959"/>
    <w:rsid w:val="0004577F"/>
    <w:rsid w:val="00057CAE"/>
    <w:rsid w:val="00060A62"/>
    <w:rsid w:val="00064717"/>
    <w:rsid w:val="00065089"/>
    <w:rsid w:val="0006781A"/>
    <w:rsid w:val="00071B16"/>
    <w:rsid w:val="000721BB"/>
    <w:rsid w:val="00072333"/>
    <w:rsid w:val="000761B1"/>
    <w:rsid w:val="00076F05"/>
    <w:rsid w:val="00080247"/>
    <w:rsid w:val="00081B21"/>
    <w:rsid w:val="00083A8B"/>
    <w:rsid w:val="00085392"/>
    <w:rsid w:val="000855F4"/>
    <w:rsid w:val="00086CB7"/>
    <w:rsid w:val="000872BD"/>
    <w:rsid w:val="00094AE7"/>
    <w:rsid w:val="000950E8"/>
    <w:rsid w:val="000A00CD"/>
    <w:rsid w:val="000A3224"/>
    <w:rsid w:val="000A3438"/>
    <w:rsid w:val="000B00AF"/>
    <w:rsid w:val="000B21B5"/>
    <w:rsid w:val="000B37B8"/>
    <w:rsid w:val="000B42DA"/>
    <w:rsid w:val="000B52FA"/>
    <w:rsid w:val="000B78A7"/>
    <w:rsid w:val="000C0CF7"/>
    <w:rsid w:val="000C1537"/>
    <w:rsid w:val="000C37B8"/>
    <w:rsid w:val="000C496B"/>
    <w:rsid w:val="000C650E"/>
    <w:rsid w:val="000D1286"/>
    <w:rsid w:val="000D6568"/>
    <w:rsid w:val="000E2168"/>
    <w:rsid w:val="000E34AD"/>
    <w:rsid w:val="000E46B2"/>
    <w:rsid w:val="000F0353"/>
    <w:rsid w:val="000F09C9"/>
    <w:rsid w:val="000F3604"/>
    <w:rsid w:val="0010236D"/>
    <w:rsid w:val="001048C3"/>
    <w:rsid w:val="00104B55"/>
    <w:rsid w:val="0010654A"/>
    <w:rsid w:val="0010656C"/>
    <w:rsid w:val="0010725B"/>
    <w:rsid w:val="00111576"/>
    <w:rsid w:val="00112A3F"/>
    <w:rsid w:val="00112E3C"/>
    <w:rsid w:val="00113041"/>
    <w:rsid w:val="00114436"/>
    <w:rsid w:val="001150F5"/>
    <w:rsid w:val="00115717"/>
    <w:rsid w:val="00116341"/>
    <w:rsid w:val="00127142"/>
    <w:rsid w:val="00127AE2"/>
    <w:rsid w:val="0013292E"/>
    <w:rsid w:val="00133615"/>
    <w:rsid w:val="00134058"/>
    <w:rsid w:val="00135BF4"/>
    <w:rsid w:val="00135C98"/>
    <w:rsid w:val="00145742"/>
    <w:rsid w:val="00146179"/>
    <w:rsid w:val="00146955"/>
    <w:rsid w:val="00147476"/>
    <w:rsid w:val="00150960"/>
    <w:rsid w:val="0015241C"/>
    <w:rsid w:val="00153933"/>
    <w:rsid w:val="001543FE"/>
    <w:rsid w:val="00154F65"/>
    <w:rsid w:val="001568B7"/>
    <w:rsid w:val="0015748D"/>
    <w:rsid w:val="00160862"/>
    <w:rsid w:val="00160C3E"/>
    <w:rsid w:val="001610F1"/>
    <w:rsid w:val="00163C93"/>
    <w:rsid w:val="00164986"/>
    <w:rsid w:val="00165B78"/>
    <w:rsid w:val="00165C28"/>
    <w:rsid w:val="001665DC"/>
    <w:rsid w:val="001679EE"/>
    <w:rsid w:val="00171140"/>
    <w:rsid w:val="001733D3"/>
    <w:rsid w:val="00174EBE"/>
    <w:rsid w:val="00175644"/>
    <w:rsid w:val="0018084B"/>
    <w:rsid w:val="00181F30"/>
    <w:rsid w:val="00186319"/>
    <w:rsid w:val="00186C51"/>
    <w:rsid w:val="00187EFD"/>
    <w:rsid w:val="0019182A"/>
    <w:rsid w:val="00191961"/>
    <w:rsid w:val="0019235D"/>
    <w:rsid w:val="001952F8"/>
    <w:rsid w:val="00196451"/>
    <w:rsid w:val="001A30DE"/>
    <w:rsid w:val="001A5C85"/>
    <w:rsid w:val="001B0185"/>
    <w:rsid w:val="001B033C"/>
    <w:rsid w:val="001B1A1E"/>
    <w:rsid w:val="001B2BB5"/>
    <w:rsid w:val="001B60F0"/>
    <w:rsid w:val="001B6A14"/>
    <w:rsid w:val="001B6FD2"/>
    <w:rsid w:val="001C0D4B"/>
    <w:rsid w:val="001C0DAA"/>
    <w:rsid w:val="001C13A5"/>
    <w:rsid w:val="001C428F"/>
    <w:rsid w:val="001C4FE1"/>
    <w:rsid w:val="001C644F"/>
    <w:rsid w:val="001D0AEB"/>
    <w:rsid w:val="001D40AA"/>
    <w:rsid w:val="001D49A2"/>
    <w:rsid w:val="001D54D6"/>
    <w:rsid w:val="001E054B"/>
    <w:rsid w:val="001E4B93"/>
    <w:rsid w:val="001E56AB"/>
    <w:rsid w:val="001F07C7"/>
    <w:rsid w:val="001F3C5E"/>
    <w:rsid w:val="001F5B7D"/>
    <w:rsid w:val="001F668B"/>
    <w:rsid w:val="001F700D"/>
    <w:rsid w:val="00200467"/>
    <w:rsid w:val="0020182A"/>
    <w:rsid w:val="002039A6"/>
    <w:rsid w:val="002073DA"/>
    <w:rsid w:val="00207B8E"/>
    <w:rsid w:val="00207D98"/>
    <w:rsid w:val="00213BC9"/>
    <w:rsid w:val="002155D8"/>
    <w:rsid w:val="00216A3B"/>
    <w:rsid w:val="00226F87"/>
    <w:rsid w:val="00232372"/>
    <w:rsid w:val="0023614E"/>
    <w:rsid w:val="00242448"/>
    <w:rsid w:val="00242FCF"/>
    <w:rsid w:val="00244D5D"/>
    <w:rsid w:val="002461C6"/>
    <w:rsid w:val="002463D2"/>
    <w:rsid w:val="0024770F"/>
    <w:rsid w:val="0025022C"/>
    <w:rsid w:val="002505D2"/>
    <w:rsid w:val="0025331D"/>
    <w:rsid w:val="00257333"/>
    <w:rsid w:val="0025776D"/>
    <w:rsid w:val="00262FA1"/>
    <w:rsid w:val="00272583"/>
    <w:rsid w:val="00273363"/>
    <w:rsid w:val="00280B34"/>
    <w:rsid w:val="0028458B"/>
    <w:rsid w:val="002847EB"/>
    <w:rsid w:val="0028593D"/>
    <w:rsid w:val="00285C00"/>
    <w:rsid w:val="00287110"/>
    <w:rsid w:val="002A048C"/>
    <w:rsid w:val="002A079C"/>
    <w:rsid w:val="002A0D59"/>
    <w:rsid w:val="002A2CA5"/>
    <w:rsid w:val="002A67A2"/>
    <w:rsid w:val="002B2BBF"/>
    <w:rsid w:val="002B4B37"/>
    <w:rsid w:val="002B4EE7"/>
    <w:rsid w:val="002B53E8"/>
    <w:rsid w:val="002C078A"/>
    <w:rsid w:val="002C1135"/>
    <w:rsid w:val="002C1D56"/>
    <w:rsid w:val="002C29BC"/>
    <w:rsid w:val="002C39B2"/>
    <w:rsid w:val="002C3AA4"/>
    <w:rsid w:val="002D2975"/>
    <w:rsid w:val="002D2F39"/>
    <w:rsid w:val="002D559E"/>
    <w:rsid w:val="002D55B0"/>
    <w:rsid w:val="002D5A4F"/>
    <w:rsid w:val="002E4D22"/>
    <w:rsid w:val="002E5F1F"/>
    <w:rsid w:val="002E6912"/>
    <w:rsid w:val="002F32DA"/>
    <w:rsid w:val="003013AE"/>
    <w:rsid w:val="00303794"/>
    <w:rsid w:val="00306634"/>
    <w:rsid w:val="00306C17"/>
    <w:rsid w:val="00307009"/>
    <w:rsid w:val="00310F53"/>
    <w:rsid w:val="00313E7C"/>
    <w:rsid w:val="00314A92"/>
    <w:rsid w:val="00316296"/>
    <w:rsid w:val="003204E9"/>
    <w:rsid w:val="00322F3F"/>
    <w:rsid w:val="003321B6"/>
    <w:rsid w:val="0033472B"/>
    <w:rsid w:val="003348AF"/>
    <w:rsid w:val="00335B70"/>
    <w:rsid w:val="00336557"/>
    <w:rsid w:val="00336AB5"/>
    <w:rsid w:val="003370A5"/>
    <w:rsid w:val="00343866"/>
    <w:rsid w:val="00345B1A"/>
    <w:rsid w:val="00350F90"/>
    <w:rsid w:val="003521BE"/>
    <w:rsid w:val="00355394"/>
    <w:rsid w:val="00360AB7"/>
    <w:rsid w:val="003624C5"/>
    <w:rsid w:val="0036390C"/>
    <w:rsid w:val="00364D22"/>
    <w:rsid w:val="00366720"/>
    <w:rsid w:val="003675DB"/>
    <w:rsid w:val="00370369"/>
    <w:rsid w:val="003739AA"/>
    <w:rsid w:val="0037557D"/>
    <w:rsid w:val="003763CD"/>
    <w:rsid w:val="00376CD7"/>
    <w:rsid w:val="003816BF"/>
    <w:rsid w:val="00382552"/>
    <w:rsid w:val="003826D1"/>
    <w:rsid w:val="00382805"/>
    <w:rsid w:val="003830A6"/>
    <w:rsid w:val="00386982"/>
    <w:rsid w:val="0039058F"/>
    <w:rsid w:val="00391DF1"/>
    <w:rsid w:val="00394749"/>
    <w:rsid w:val="003A0CE9"/>
    <w:rsid w:val="003A154A"/>
    <w:rsid w:val="003A4C8F"/>
    <w:rsid w:val="003A5AE0"/>
    <w:rsid w:val="003A5EB6"/>
    <w:rsid w:val="003A77CC"/>
    <w:rsid w:val="003B3DB9"/>
    <w:rsid w:val="003C64DC"/>
    <w:rsid w:val="003D124B"/>
    <w:rsid w:val="003D1651"/>
    <w:rsid w:val="003D56BF"/>
    <w:rsid w:val="003D5EAD"/>
    <w:rsid w:val="003D5F4B"/>
    <w:rsid w:val="003D7609"/>
    <w:rsid w:val="003E4173"/>
    <w:rsid w:val="003E4F62"/>
    <w:rsid w:val="003E6063"/>
    <w:rsid w:val="003E6A54"/>
    <w:rsid w:val="003E75F3"/>
    <w:rsid w:val="003F4132"/>
    <w:rsid w:val="003F6416"/>
    <w:rsid w:val="004000EB"/>
    <w:rsid w:val="004009D8"/>
    <w:rsid w:val="004047C5"/>
    <w:rsid w:val="00404C8D"/>
    <w:rsid w:val="0040662D"/>
    <w:rsid w:val="00410B35"/>
    <w:rsid w:val="00411475"/>
    <w:rsid w:val="00417498"/>
    <w:rsid w:val="0042597A"/>
    <w:rsid w:val="00427F72"/>
    <w:rsid w:val="00430DD7"/>
    <w:rsid w:val="00432CC3"/>
    <w:rsid w:val="00435159"/>
    <w:rsid w:val="0044039E"/>
    <w:rsid w:val="0044584A"/>
    <w:rsid w:val="00445FD4"/>
    <w:rsid w:val="0045157A"/>
    <w:rsid w:val="00454FBF"/>
    <w:rsid w:val="00456DAF"/>
    <w:rsid w:val="004629ED"/>
    <w:rsid w:val="00465EFC"/>
    <w:rsid w:val="00470ABC"/>
    <w:rsid w:val="00471334"/>
    <w:rsid w:val="0048230E"/>
    <w:rsid w:val="004825E7"/>
    <w:rsid w:val="00482968"/>
    <w:rsid w:val="004955F7"/>
    <w:rsid w:val="00495ED6"/>
    <w:rsid w:val="004A6671"/>
    <w:rsid w:val="004B465A"/>
    <w:rsid w:val="004B7E46"/>
    <w:rsid w:val="004C3FD5"/>
    <w:rsid w:val="004C46BE"/>
    <w:rsid w:val="004D00A6"/>
    <w:rsid w:val="004D1FF6"/>
    <w:rsid w:val="004D375B"/>
    <w:rsid w:val="004D4C66"/>
    <w:rsid w:val="004D568E"/>
    <w:rsid w:val="004E03E6"/>
    <w:rsid w:val="004E103F"/>
    <w:rsid w:val="004E198A"/>
    <w:rsid w:val="004E26EC"/>
    <w:rsid w:val="004E45AC"/>
    <w:rsid w:val="004E4CB2"/>
    <w:rsid w:val="004E5844"/>
    <w:rsid w:val="004E59F6"/>
    <w:rsid w:val="004E6036"/>
    <w:rsid w:val="004F03AB"/>
    <w:rsid w:val="004F2D25"/>
    <w:rsid w:val="004F35E0"/>
    <w:rsid w:val="004F564B"/>
    <w:rsid w:val="004F63E7"/>
    <w:rsid w:val="004F6980"/>
    <w:rsid w:val="004F7B33"/>
    <w:rsid w:val="00501DE6"/>
    <w:rsid w:val="00507C17"/>
    <w:rsid w:val="0051030B"/>
    <w:rsid w:val="005105CC"/>
    <w:rsid w:val="005115EE"/>
    <w:rsid w:val="00511CB3"/>
    <w:rsid w:val="0051476E"/>
    <w:rsid w:val="005150B5"/>
    <w:rsid w:val="00515A80"/>
    <w:rsid w:val="00521355"/>
    <w:rsid w:val="00522035"/>
    <w:rsid w:val="005241C6"/>
    <w:rsid w:val="00526A34"/>
    <w:rsid w:val="005301B4"/>
    <w:rsid w:val="0053040E"/>
    <w:rsid w:val="00537061"/>
    <w:rsid w:val="00537D19"/>
    <w:rsid w:val="00537E17"/>
    <w:rsid w:val="0054227E"/>
    <w:rsid w:val="005441D8"/>
    <w:rsid w:val="00547650"/>
    <w:rsid w:val="00547CD5"/>
    <w:rsid w:val="00554832"/>
    <w:rsid w:val="00555CEE"/>
    <w:rsid w:val="00560113"/>
    <w:rsid w:val="00562469"/>
    <w:rsid w:val="00562F3A"/>
    <w:rsid w:val="005642BA"/>
    <w:rsid w:val="0056708B"/>
    <w:rsid w:val="00571455"/>
    <w:rsid w:val="0057560E"/>
    <w:rsid w:val="005810B3"/>
    <w:rsid w:val="00581674"/>
    <w:rsid w:val="0058363E"/>
    <w:rsid w:val="00587B21"/>
    <w:rsid w:val="005904D1"/>
    <w:rsid w:val="0059159D"/>
    <w:rsid w:val="00592C60"/>
    <w:rsid w:val="0059455C"/>
    <w:rsid w:val="0059494F"/>
    <w:rsid w:val="005956D6"/>
    <w:rsid w:val="005977AE"/>
    <w:rsid w:val="00597D5E"/>
    <w:rsid w:val="005A1FD5"/>
    <w:rsid w:val="005A347D"/>
    <w:rsid w:val="005A564B"/>
    <w:rsid w:val="005A5D9E"/>
    <w:rsid w:val="005A68B3"/>
    <w:rsid w:val="005A7A6A"/>
    <w:rsid w:val="005A7E4B"/>
    <w:rsid w:val="005A7F21"/>
    <w:rsid w:val="005B00C1"/>
    <w:rsid w:val="005B20B4"/>
    <w:rsid w:val="005B316F"/>
    <w:rsid w:val="005B54EA"/>
    <w:rsid w:val="005B5CBD"/>
    <w:rsid w:val="005B6BCD"/>
    <w:rsid w:val="005C5874"/>
    <w:rsid w:val="005D5F3B"/>
    <w:rsid w:val="005D635C"/>
    <w:rsid w:val="005D661D"/>
    <w:rsid w:val="005E0EA3"/>
    <w:rsid w:val="005E279B"/>
    <w:rsid w:val="005E353F"/>
    <w:rsid w:val="005E36E3"/>
    <w:rsid w:val="005E4751"/>
    <w:rsid w:val="005E5456"/>
    <w:rsid w:val="005E69EA"/>
    <w:rsid w:val="005F025A"/>
    <w:rsid w:val="005F707E"/>
    <w:rsid w:val="005F7F56"/>
    <w:rsid w:val="00600762"/>
    <w:rsid w:val="006023E1"/>
    <w:rsid w:val="00603D72"/>
    <w:rsid w:val="00604716"/>
    <w:rsid w:val="00606D87"/>
    <w:rsid w:val="00611CD6"/>
    <w:rsid w:val="00612161"/>
    <w:rsid w:val="00612290"/>
    <w:rsid w:val="006162BA"/>
    <w:rsid w:val="00620BAA"/>
    <w:rsid w:val="0062171E"/>
    <w:rsid w:val="006225BA"/>
    <w:rsid w:val="006233E2"/>
    <w:rsid w:val="00623A07"/>
    <w:rsid w:val="00624747"/>
    <w:rsid w:val="006266FD"/>
    <w:rsid w:val="00630005"/>
    <w:rsid w:val="006323B6"/>
    <w:rsid w:val="00634B8D"/>
    <w:rsid w:val="006415C8"/>
    <w:rsid w:val="00645BE6"/>
    <w:rsid w:val="00645FF9"/>
    <w:rsid w:val="0064637C"/>
    <w:rsid w:val="00647400"/>
    <w:rsid w:val="0065036B"/>
    <w:rsid w:val="00650C00"/>
    <w:rsid w:val="00651692"/>
    <w:rsid w:val="00652C02"/>
    <w:rsid w:val="006570C7"/>
    <w:rsid w:val="00661A6F"/>
    <w:rsid w:val="00662327"/>
    <w:rsid w:val="00664565"/>
    <w:rsid w:val="00664668"/>
    <w:rsid w:val="00665ED2"/>
    <w:rsid w:val="00666408"/>
    <w:rsid w:val="00666AC0"/>
    <w:rsid w:val="00671E93"/>
    <w:rsid w:val="00674100"/>
    <w:rsid w:val="00675512"/>
    <w:rsid w:val="00680139"/>
    <w:rsid w:val="00682B89"/>
    <w:rsid w:val="00686857"/>
    <w:rsid w:val="00691DA2"/>
    <w:rsid w:val="006966DB"/>
    <w:rsid w:val="00696FEC"/>
    <w:rsid w:val="006A07FA"/>
    <w:rsid w:val="006A2562"/>
    <w:rsid w:val="006A5693"/>
    <w:rsid w:val="006A628D"/>
    <w:rsid w:val="006A79E9"/>
    <w:rsid w:val="006B1418"/>
    <w:rsid w:val="006B229B"/>
    <w:rsid w:val="006B3D9D"/>
    <w:rsid w:val="006B3E34"/>
    <w:rsid w:val="006B5ACD"/>
    <w:rsid w:val="006B78DB"/>
    <w:rsid w:val="006C1418"/>
    <w:rsid w:val="006C7678"/>
    <w:rsid w:val="006C7BCC"/>
    <w:rsid w:val="006E07C1"/>
    <w:rsid w:val="006E62CE"/>
    <w:rsid w:val="006E6551"/>
    <w:rsid w:val="006E74B7"/>
    <w:rsid w:val="006F71C8"/>
    <w:rsid w:val="00701B06"/>
    <w:rsid w:val="00703B20"/>
    <w:rsid w:val="00704F25"/>
    <w:rsid w:val="00704F78"/>
    <w:rsid w:val="00705095"/>
    <w:rsid w:val="0070510A"/>
    <w:rsid w:val="00713CD4"/>
    <w:rsid w:val="00715C17"/>
    <w:rsid w:val="00722065"/>
    <w:rsid w:val="00723132"/>
    <w:rsid w:val="00723AD9"/>
    <w:rsid w:val="00723D7A"/>
    <w:rsid w:val="00730D2F"/>
    <w:rsid w:val="00731E1A"/>
    <w:rsid w:val="0073233F"/>
    <w:rsid w:val="00732584"/>
    <w:rsid w:val="007335AA"/>
    <w:rsid w:val="00737E7C"/>
    <w:rsid w:val="007424D8"/>
    <w:rsid w:val="00742ADE"/>
    <w:rsid w:val="007445B8"/>
    <w:rsid w:val="00746469"/>
    <w:rsid w:val="0075103C"/>
    <w:rsid w:val="00752BFB"/>
    <w:rsid w:val="00755B88"/>
    <w:rsid w:val="007567AE"/>
    <w:rsid w:val="0075786E"/>
    <w:rsid w:val="00760040"/>
    <w:rsid w:val="00760D48"/>
    <w:rsid w:val="00763162"/>
    <w:rsid w:val="00773B82"/>
    <w:rsid w:val="00773D55"/>
    <w:rsid w:val="00776405"/>
    <w:rsid w:val="00776ACC"/>
    <w:rsid w:val="007818A9"/>
    <w:rsid w:val="007818B4"/>
    <w:rsid w:val="00783C0D"/>
    <w:rsid w:val="00784885"/>
    <w:rsid w:val="00786F2D"/>
    <w:rsid w:val="00787F71"/>
    <w:rsid w:val="00794CDD"/>
    <w:rsid w:val="0079772A"/>
    <w:rsid w:val="0079785F"/>
    <w:rsid w:val="00797F01"/>
    <w:rsid w:val="007A0C80"/>
    <w:rsid w:val="007A20C1"/>
    <w:rsid w:val="007A21DF"/>
    <w:rsid w:val="007A26E9"/>
    <w:rsid w:val="007A34FA"/>
    <w:rsid w:val="007A42D6"/>
    <w:rsid w:val="007A4CD5"/>
    <w:rsid w:val="007A6A93"/>
    <w:rsid w:val="007A7234"/>
    <w:rsid w:val="007B0579"/>
    <w:rsid w:val="007B35D1"/>
    <w:rsid w:val="007B4E81"/>
    <w:rsid w:val="007C5E14"/>
    <w:rsid w:val="007D65B7"/>
    <w:rsid w:val="007D67F9"/>
    <w:rsid w:val="007E4BC3"/>
    <w:rsid w:val="007E5743"/>
    <w:rsid w:val="007F35E3"/>
    <w:rsid w:val="0080116A"/>
    <w:rsid w:val="00803421"/>
    <w:rsid w:val="00804A26"/>
    <w:rsid w:val="008062EE"/>
    <w:rsid w:val="00812E26"/>
    <w:rsid w:val="0081323F"/>
    <w:rsid w:val="0081664B"/>
    <w:rsid w:val="008170DF"/>
    <w:rsid w:val="00817196"/>
    <w:rsid w:val="008219F8"/>
    <w:rsid w:val="00824039"/>
    <w:rsid w:val="00825DF8"/>
    <w:rsid w:val="008268AE"/>
    <w:rsid w:val="008314CD"/>
    <w:rsid w:val="008328C3"/>
    <w:rsid w:val="0083489B"/>
    <w:rsid w:val="00844D08"/>
    <w:rsid w:val="00845BC3"/>
    <w:rsid w:val="00852B95"/>
    <w:rsid w:val="0085614F"/>
    <w:rsid w:val="00860453"/>
    <w:rsid w:val="0086189C"/>
    <w:rsid w:val="00861F83"/>
    <w:rsid w:val="00867706"/>
    <w:rsid w:val="00870300"/>
    <w:rsid w:val="00871A5B"/>
    <w:rsid w:val="00873AB5"/>
    <w:rsid w:val="00873ABC"/>
    <w:rsid w:val="008745AF"/>
    <w:rsid w:val="0087552F"/>
    <w:rsid w:val="0088133B"/>
    <w:rsid w:val="0088412D"/>
    <w:rsid w:val="00891166"/>
    <w:rsid w:val="008955CF"/>
    <w:rsid w:val="00895A6F"/>
    <w:rsid w:val="008960D6"/>
    <w:rsid w:val="008966CE"/>
    <w:rsid w:val="00896EBC"/>
    <w:rsid w:val="00897B7D"/>
    <w:rsid w:val="008A3027"/>
    <w:rsid w:val="008A64E2"/>
    <w:rsid w:val="008A6E15"/>
    <w:rsid w:val="008A7199"/>
    <w:rsid w:val="008B1C01"/>
    <w:rsid w:val="008B1CB3"/>
    <w:rsid w:val="008B2B47"/>
    <w:rsid w:val="008B4C26"/>
    <w:rsid w:val="008B5708"/>
    <w:rsid w:val="008B6E37"/>
    <w:rsid w:val="008B7441"/>
    <w:rsid w:val="008C0CBF"/>
    <w:rsid w:val="008C2E9A"/>
    <w:rsid w:val="008C574C"/>
    <w:rsid w:val="008C66A2"/>
    <w:rsid w:val="008C71B9"/>
    <w:rsid w:val="008D3D51"/>
    <w:rsid w:val="008D42CC"/>
    <w:rsid w:val="008D47F7"/>
    <w:rsid w:val="008D5664"/>
    <w:rsid w:val="008D75E5"/>
    <w:rsid w:val="008E170B"/>
    <w:rsid w:val="008E27D2"/>
    <w:rsid w:val="008E3667"/>
    <w:rsid w:val="008E3FF2"/>
    <w:rsid w:val="008E5341"/>
    <w:rsid w:val="008F1F42"/>
    <w:rsid w:val="008F2EFE"/>
    <w:rsid w:val="008F401F"/>
    <w:rsid w:val="008F4E94"/>
    <w:rsid w:val="008F6890"/>
    <w:rsid w:val="008F6EA2"/>
    <w:rsid w:val="008F7A48"/>
    <w:rsid w:val="0090065E"/>
    <w:rsid w:val="0090219B"/>
    <w:rsid w:val="00903EAC"/>
    <w:rsid w:val="00904A8C"/>
    <w:rsid w:val="0090689C"/>
    <w:rsid w:val="009077BA"/>
    <w:rsid w:val="00912B29"/>
    <w:rsid w:val="00915859"/>
    <w:rsid w:val="00916890"/>
    <w:rsid w:val="00921CE4"/>
    <w:rsid w:val="00922111"/>
    <w:rsid w:val="00923F05"/>
    <w:rsid w:val="009319C5"/>
    <w:rsid w:val="00932EC5"/>
    <w:rsid w:val="009346FE"/>
    <w:rsid w:val="00935C37"/>
    <w:rsid w:val="00940BB3"/>
    <w:rsid w:val="0094123B"/>
    <w:rsid w:val="009415D0"/>
    <w:rsid w:val="00941F7E"/>
    <w:rsid w:val="00944A61"/>
    <w:rsid w:val="00953EAE"/>
    <w:rsid w:val="00955DF7"/>
    <w:rsid w:val="009615E2"/>
    <w:rsid w:val="00963787"/>
    <w:rsid w:val="009645BE"/>
    <w:rsid w:val="00971979"/>
    <w:rsid w:val="0097252E"/>
    <w:rsid w:val="00972B54"/>
    <w:rsid w:val="00974FD7"/>
    <w:rsid w:val="00975767"/>
    <w:rsid w:val="009764D7"/>
    <w:rsid w:val="0097674F"/>
    <w:rsid w:val="00976E40"/>
    <w:rsid w:val="00977038"/>
    <w:rsid w:val="009772FA"/>
    <w:rsid w:val="0098043A"/>
    <w:rsid w:val="00983EE9"/>
    <w:rsid w:val="00986A57"/>
    <w:rsid w:val="009916E5"/>
    <w:rsid w:val="009971BD"/>
    <w:rsid w:val="009A2D0D"/>
    <w:rsid w:val="009A3EFC"/>
    <w:rsid w:val="009B0097"/>
    <w:rsid w:val="009B045C"/>
    <w:rsid w:val="009B17BB"/>
    <w:rsid w:val="009C0676"/>
    <w:rsid w:val="009C2AFB"/>
    <w:rsid w:val="009C4C34"/>
    <w:rsid w:val="009D04C0"/>
    <w:rsid w:val="009D0648"/>
    <w:rsid w:val="009D2385"/>
    <w:rsid w:val="009D3A9B"/>
    <w:rsid w:val="009D47DE"/>
    <w:rsid w:val="009E24E8"/>
    <w:rsid w:val="009E3F1E"/>
    <w:rsid w:val="009E4DC3"/>
    <w:rsid w:val="009E68FA"/>
    <w:rsid w:val="009F03F8"/>
    <w:rsid w:val="009F0F62"/>
    <w:rsid w:val="009F2041"/>
    <w:rsid w:val="009F4159"/>
    <w:rsid w:val="009F4F2C"/>
    <w:rsid w:val="009F683D"/>
    <w:rsid w:val="00A001C8"/>
    <w:rsid w:val="00A027D3"/>
    <w:rsid w:val="00A03255"/>
    <w:rsid w:val="00A14763"/>
    <w:rsid w:val="00A14E29"/>
    <w:rsid w:val="00A16270"/>
    <w:rsid w:val="00A16740"/>
    <w:rsid w:val="00A21141"/>
    <w:rsid w:val="00A22863"/>
    <w:rsid w:val="00A323F8"/>
    <w:rsid w:val="00A33DF4"/>
    <w:rsid w:val="00A34DF0"/>
    <w:rsid w:val="00A35153"/>
    <w:rsid w:val="00A37061"/>
    <w:rsid w:val="00A43566"/>
    <w:rsid w:val="00A45F14"/>
    <w:rsid w:val="00A504D9"/>
    <w:rsid w:val="00A51B7E"/>
    <w:rsid w:val="00A55D56"/>
    <w:rsid w:val="00A5679E"/>
    <w:rsid w:val="00A6306D"/>
    <w:rsid w:val="00A63997"/>
    <w:rsid w:val="00A6501D"/>
    <w:rsid w:val="00A65CF9"/>
    <w:rsid w:val="00A7142C"/>
    <w:rsid w:val="00A7432B"/>
    <w:rsid w:val="00A84DFF"/>
    <w:rsid w:val="00A84EE9"/>
    <w:rsid w:val="00A8668D"/>
    <w:rsid w:val="00A87801"/>
    <w:rsid w:val="00A906BA"/>
    <w:rsid w:val="00A91BAE"/>
    <w:rsid w:val="00A926A5"/>
    <w:rsid w:val="00A95CE1"/>
    <w:rsid w:val="00A96081"/>
    <w:rsid w:val="00AA7593"/>
    <w:rsid w:val="00AA7936"/>
    <w:rsid w:val="00AB1DD8"/>
    <w:rsid w:val="00AB1ED0"/>
    <w:rsid w:val="00AB7269"/>
    <w:rsid w:val="00AC3AFF"/>
    <w:rsid w:val="00AC5382"/>
    <w:rsid w:val="00AC7111"/>
    <w:rsid w:val="00AD55B3"/>
    <w:rsid w:val="00AD6E33"/>
    <w:rsid w:val="00AD772E"/>
    <w:rsid w:val="00AE01CC"/>
    <w:rsid w:val="00AE10DF"/>
    <w:rsid w:val="00AE2EB0"/>
    <w:rsid w:val="00AE3357"/>
    <w:rsid w:val="00AE3D09"/>
    <w:rsid w:val="00AE5066"/>
    <w:rsid w:val="00AE5F6A"/>
    <w:rsid w:val="00AE676B"/>
    <w:rsid w:val="00AE6B75"/>
    <w:rsid w:val="00AF534C"/>
    <w:rsid w:val="00AF5427"/>
    <w:rsid w:val="00B00616"/>
    <w:rsid w:val="00B01333"/>
    <w:rsid w:val="00B02A21"/>
    <w:rsid w:val="00B06CF4"/>
    <w:rsid w:val="00B12423"/>
    <w:rsid w:val="00B16BE6"/>
    <w:rsid w:val="00B20026"/>
    <w:rsid w:val="00B21052"/>
    <w:rsid w:val="00B219C1"/>
    <w:rsid w:val="00B225CA"/>
    <w:rsid w:val="00B25B41"/>
    <w:rsid w:val="00B26469"/>
    <w:rsid w:val="00B32CF4"/>
    <w:rsid w:val="00B36DFC"/>
    <w:rsid w:val="00B37615"/>
    <w:rsid w:val="00B40B97"/>
    <w:rsid w:val="00B426B9"/>
    <w:rsid w:val="00B43651"/>
    <w:rsid w:val="00B43BB2"/>
    <w:rsid w:val="00B45929"/>
    <w:rsid w:val="00B46DE8"/>
    <w:rsid w:val="00B474AC"/>
    <w:rsid w:val="00B50477"/>
    <w:rsid w:val="00B52160"/>
    <w:rsid w:val="00B53338"/>
    <w:rsid w:val="00B546F0"/>
    <w:rsid w:val="00B54783"/>
    <w:rsid w:val="00B553E5"/>
    <w:rsid w:val="00B561A5"/>
    <w:rsid w:val="00B605B4"/>
    <w:rsid w:val="00B613B7"/>
    <w:rsid w:val="00B70E60"/>
    <w:rsid w:val="00B7285A"/>
    <w:rsid w:val="00B7302D"/>
    <w:rsid w:val="00B75A33"/>
    <w:rsid w:val="00B768A4"/>
    <w:rsid w:val="00B76A08"/>
    <w:rsid w:val="00B81835"/>
    <w:rsid w:val="00B82789"/>
    <w:rsid w:val="00B86097"/>
    <w:rsid w:val="00B95FA4"/>
    <w:rsid w:val="00B97119"/>
    <w:rsid w:val="00BA0357"/>
    <w:rsid w:val="00BA2B34"/>
    <w:rsid w:val="00BA71EC"/>
    <w:rsid w:val="00BA78BC"/>
    <w:rsid w:val="00BA7C4E"/>
    <w:rsid w:val="00BB4793"/>
    <w:rsid w:val="00BB4B66"/>
    <w:rsid w:val="00BB4C0F"/>
    <w:rsid w:val="00BB735E"/>
    <w:rsid w:val="00BC1834"/>
    <w:rsid w:val="00BC2A5D"/>
    <w:rsid w:val="00BC2F9B"/>
    <w:rsid w:val="00BC5D54"/>
    <w:rsid w:val="00BC662F"/>
    <w:rsid w:val="00BC671C"/>
    <w:rsid w:val="00BD27EA"/>
    <w:rsid w:val="00BD316E"/>
    <w:rsid w:val="00BD4DAA"/>
    <w:rsid w:val="00BD5719"/>
    <w:rsid w:val="00BD5810"/>
    <w:rsid w:val="00BE2EDA"/>
    <w:rsid w:val="00BE6E43"/>
    <w:rsid w:val="00BF6C39"/>
    <w:rsid w:val="00C0179F"/>
    <w:rsid w:val="00C03569"/>
    <w:rsid w:val="00C143CD"/>
    <w:rsid w:val="00C14616"/>
    <w:rsid w:val="00C148B8"/>
    <w:rsid w:val="00C1707E"/>
    <w:rsid w:val="00C1730B"/>
    <w:rsid w:val="00C232A6"/>
    <w:rsid w:val="00C23A1B"/>
    <w:rsid w:val="00C25B8A"/>
    <w:rsid w:val="00C27F34"/>
    <w:rsid w:val="00C301E8"/>
    <w:rsid w:val="00C32004"/>
    <w:rsid w:val="00C37436"/>
    <w:rsid w:val="00C374FD"/>
    <w:rsid w:val="00C3795C"/>
    <w:rsid w:val="00C4115D"/>
    <w:rsid w:val="00C43BF7"/>
    <w:rsid w:val="00C46C5B"/>
    <w:rsid w:val="00C5198C"/>
    <w:rsid w:val="00C54F59"/>
    <w:rsid w:val="00C559E5"/>
    <w:rsid w:val="00C57810"/>
    <w:rsid w:val="00C60B79"/>
    <w:rsid w:val="00C60C19"/>
    <w:rsid w:val="00C65345"/>
    <w:rsid w:val="00C65D12"/>
    <w:rsid w:val="00C65E87"/>
    <w:rsid w:val="00C665A8"/>
    <w:rsid w:val="00C70F28"/>
    <w:rsid w:val="00C72DF3"/>
    <w:rsid w:val="00C740CE"/>
    <w:rsid w:val="00C744E4"/>
    <w:rsid w:val="00C7521D"/>
    <w:rsid w:val="00C8651D"/>
    <w:rsid w:val="00C86C66"/>
    <w:rsid w:val="00C87095"/>
    <w:rsid w:val="00C923CB"/>
    <w:rsid w:val="00C958C6"/>
    <w:rsid w:val="00C961D4"/>
    <w:rsid w:val="00C96590"/>
    <w:rsid w:val="00C96BC4"/>
    <w:rsid w:val="00C9745E"/>
    <w:rsid w:val="00CA0FA0"/>
    <w:rsid w:val="00CA4A0B"/>
    <w:rsid w:val="00CA53C4"/>
    <w:rsid w:val="00CB25F6"/>
    <w:rsid w:val="00CB6978"/>
    <w:rsid w:val="00CC0F05"/>
    <w:rsid w:val="00CC1D13"/>
    <w:rsid w:val="00CC1F4B"/>
    <w:rsid w:val="00CC288E"/>
    <w:rsid w:val="00CC6349"/>
    <w:rsid w:val="00CC7742"/>
    <w:rsid w:val="00CD6EC7"/>
    <w:rsid w:val="00CE15F2"/>
    <w:rsid w:val="00CE2587"/>
    <w:rsid w:val="00CE4FEC"/>
    <w:rsid w:val="00CE5CC3"/>
    <w:rsid w:val="00CE5CE2"/>
    <w:rsid w:val="00CE6996"/>
    <w:rsid w:val="00CF44AE"/>
    <w:rsid w:val="00CF6D18"/>
    <w:rsid w:val="00CF6DC0"/>
    <w:rsid w:val="00D04D02"/>
    <w:rsid w:val="00D04DE7"/>
    <w:rsid w:val="00D078C6"/>
    <w:rsid w:val="00D11E94"/>
    <w:rsid w:val="00D12FC8"/>
    <w:rsid w:val="00D13047"/>
    <w:rsid w:val="00D1511D"/>
    <w:rsid w:val="00D16E55"/>
    <w:rsid w:val="00D21E88"/>
    <w:rsid w:val="00D22414"/>
    <w:rsid w:val="00D23D27"/>
    <w:rsid w:val="00D25119"/>
    <w:rsid w:val="00D25298"/>
    <w:rsid w:val="00D3549F"/>
    <w:rsid w:val="00D35DAE"/>
    <w:rsid w:val="00D40A16"/>
    <w:rsid w:val="00D43FB4"/>
    <w:rsid w:val="00D443D5"/>
    <w:rsid w:val="00D444F6"/>
    <w:rsid w:val="00D445D5"/>
    <w:rsid w:val="00D45790"/>
    <w:rsid w:val="00D458E8"/>
    <w:rsid w:val="00D47226"/>
    <w:rsid w:val="00D474D3"/>
    <w:rsid w:val="00D538FC"/>
    <w:rsid w:val="00D53E49"/>
    <w:rsid w:val="00D55A56"/>
    <w:rsid w:val="00D55AFB"/>
    <w:rsid w:val="00D640FE"/>
    <w:rsid w:val="00D6474A"/>
    <w:rsid w:val="00D663E3"/>
    <w:rsid w:val="00D66BC4"/>
    <w:rsid w:val="00D670CA"/>
    <w:rsid w:val="00D72844"/>
    <w:rsid w:val="00D728EF"/>
    <w:rsid w:val="00D743A2"/>
    <w:rsid w:val="00D81206"/>
    <w:rsid w:val="00D81846"/>
    <w:rsid w:val="00D81AFD"/>
    <w:rsid w:val="00D82319"/>
    <w:rsid w:val="00D831B4"/>
    <w:rsid w:val="00D844F6"/>
    <w:rsid w:val="00D8668F"/>
    <w:rsid w:val="00D868BE"/>
    <w:rsid w:val="00D8770A"/>
    <w:rsid w:val="00D87FB8"/>
    <w:rsid w:val="00D9032A"/>
    <w:rsid w:val="00D96299"/>
    <w:rsid w:val="00D978B7"/>
    <w:rsid w:val="00DA01CC"/>
    <w:rsid w:val="00DA381B"/>
    <w:rsid w:val="00DA3CEE"/>
    <w:rsid w:val="00DA4AC7"/>
    <w:rsid w:val="00DB783B"/>
    <w:rsid w:val="00DC28FF"/>
    <w:rsid w:val="00DC50F8"/>
    <w:rsid w:val="00DC6142"/>
    <w:rsid w:val="00DC660D"/>
    <w:rsid w:val="00DC6BA6"/>
    <w:rsid w:val="00DC7E6B"/>
    <w:rsid w:val="00DD0E8A"/>
    <w:rsid w:val="00DD3B00"/>
    <w:rsid w:val="00DD41FA"/>
    <w:rsid w:val="00DD60F1"/>
    <w:rsid w:val="00DD69BD"/>
    <w:rsid w:val="00DD6D6B"/>
    <w:rsid w:val="00DE154D"/>
    <w:rsid w:val="00DE3A04"/>
    <w:rsid w:val="00DE723C"/>
    <w:rsid w:val="00DE7428"/>
    <w:rsid w:val="00DF03E8"/>
    <w:rsid w:val="00DF1262"/>
    <w:rsid w:val="00DF1EA4"/>
    <w:rsid w:val="00DF6726"/>
    <w:rsid w:val="00DF79B0"/>
    <w:rsid w:val="00E07E51"/>
    <w:rsid w:val="00E119AC"/>
    <w:rsid w:val="00E12809"/>
    <w:rsid w:val="00E13379"/>
    <w:rsid w:val="00E15C47"/>
    <w:rsid w:val="00E256AF"/>
    <w:rsid w:val="00E25D34"/>
    <w:rsid w:val="00E32FFA"/>
    <w:rsid w:val="00E35329"/>
    <w:rsid w:val="00E35994"/>
    <w:rsid w:val="00E46FB9"/>
    <w:rsid w:val="00E503C8"/>
    <w:rsid w:val="00E53934"/>
    <w:rsid w:val="00E54D2B"/>
    <w:rsid w:val="00E55BE5"/>
    <w:rsid w:val="00E57AA6"/>
    <w:rsid w:val="00E60AA3"/>
    <w:rsid w:val="00E625D8"/>
    <w:rsid w:val="00E62FC6"/>
    <w:rsid w:val="00E63D02"/>
    <w:rsid w:val="00E647F6"/>
    <w:rsid w:val="00E64A70"/>
    <w:rsid w:val="00E65165"/>
    <w:rsid w:val="00E65E0F"/>
    <w:rsid w:val="00E67E13"/>
    <w:rsid w:val="00E70B0B"/>
    <w:rsid w:val="00E7351A"/>
    <w:rsid w:val="00E80D63"/>
    <w:rsid w:val="00E810B2"/>
    <w:rsid w:val="00E826EC"/>
    <w:rsid w:val="00E84460"/>
    <w:rsid w:val="00E926EE"/>
    <w:rsid w:val="00E94F72"/>
    <w:rsid w:val="00EA17FB"/>
    <w:rsid w:val="00EA45FB"/>
    <w:rsid w:val="00EA4654"/>
    <w:rsid w:val="00EA5E72"/>
    <w:rsid w:val="00EA78DE"/>
    <w:rsid w:val="00EB01E4"/>
    <w:rsid w:val="00EB5BF9"/>
    <w:rsid w:val="00EB7A6A"/>
    <w:rsid w:val="00EC772E"/>
    <w:rsid w:val="00ED0057"/>
    <w:rsid w:val="00ED0204"/>
    <w:rsid w:val="00ED0A33"/>
    <w:rsid w:val="00ED0BCD"/>
    <w:rsid w:val="00ED1CE8"/>
    <w:rsid w:val="00ED2352"/>
    <w:rsid w:val="00ED3122"/>
    <w:rsid w:val="00ED3F98"/>
    <w:rsid w:val="00ED414D"/>
    <w:rsid w:val="00EE1844"/>
    <w:rsid w:val="00EE4320"/>
    <w:rsid w:val="00EE5946"/>
    <w:rsid w:val="00EE63FD"/>
    <w:rsid w:val="00EE7103"/>
    <w:rsid w:val="00EE723F"/>
    <w:rsid w:val="00EF1D6A"/>
    <w:rsid w:val="00EF7F7B"/>
    <w:rsid w:val="00F022BF"/>
    <w:rsid w:val="00F03A13"/>
    <w:rsid w:val="00F03AF7"/>
    <w:rsid w:val="00F10963"/>
    <w:rsid w:val="00F1223A"/>
    <w:rsid w:val="00F13DA3"/>
    <w:rsid w:val="00F148B8"/>
    <w:rsid w:val="00F15C00"/>
    <w:rsid w:val="00F21166"/>
    <w:rsid w:val="00F25A0F"/>
    <w:rsid w:val="00F326F6"/>
    <w:rsid w:val="00F33F44"/>
    <w:rsid w:val="00F3408A"/>
    <w:rsid w:val="00F35FB5"/>
    <w:rsid w:val="00F36C44"/>
    <w:rsid w:val="00F41C2A"/>
    <w:rsid w:val="00F42996"/>
    <w:rsid w:val="00F44155"/>
    <w:rsid w:val="00F44E4D"/>
    <w:rsid w:val="00F532A8"/>
    <w:rsid w:val="00F55118"/>
    <w:rsid w:val="00F556D6"/>
    <w:rsid w:val="00F673CE"/>
    <w:rsid w:val="00F7260C"/>
    <w:rsid w:val="00F7351E"/>
    <w:rsid w:val="00F746D9"/>
    <w:rsid w:val="00F74971"/>
    <w:rsid w:val="00F74A3F"/>
    <w:rsid w:val="00F75A48"/>
    <w:rsid w:val="00F82647"/>
    <w:rsid w:val="00F868F0"/>
    <w:rsid w:val="00F9037D"/>
    <w:rsid w:val="00F90F5B"/>
    <w:rsid w:val="00F917DE"/>
    <w:rsid w:val="00F923AA"/>
    <w:rsid w:val="00F93E77"/>
    <w:rsid w:val="00F94327"/>
    <w:rsid w:val="00F945BD"/>
    <w:rsid w:val="00F95620"/>
    <w:rsid w:val="00F95B19"/>
    <w:rsid w:val="00F96FF7"/>
    <w:rsid w:val="00FA1392"/>
    <w:rsid w:val="00FA6D9C"/>
    <w:rsid w:val="00FA7103"/>
    <w:rsid w:val="00FA714D"/>
    <w:rsid w:val="00FA7768"/>
    <w:rsid w:val="00FB10D2"/>
    <w:rsid w:val="00FB2C3A"/>
    <w:rsid w:val="00FB4C91"/>
    <w:rsid w:val="00FB6A38"/>
    <w:rsid w:val="00FB7807"/>
    <w:rsid w:val="00FB7CC0"/>
    <w:rsid w:val="00FC0F50"/>
    <w:rsid w:val="00FC15DE"/>
    <w:rsid w:val="00FC2209"/>
    <w:rsid w:val="00FC3584"/>
    <w:rsid w:val="00FC4BD9"/>
    <w:rsid w:val="00FC4D19"/>
    <w:rsid w:val="00FD0108"/>
    <w:rsid w:val="00FD6781"/>
    <w:rsid w:val="00FE21CA"/>
    <w:rsid w:val="00FE29B6"/>
    <w:rsid w:val="00FE5989"/>
    <w:rsid w:val="00FE5AC8"/>
    <w:rsid w:val="00FE6863"/>
    <w:rsid w:val="00FE6937"/>
    <w:rsid w:val="00FE714E"/>
    <w:rsid w:val="00FE79E0"/>
    <w:rsid w:val="00FF0283"/>
    <w:rsid w:val="00FF0E42"/>
    <w:rsid w:val="00FF2CB5"/>
    <w:rsid w:val="00FF450E"/>
    <w:rsid w:val="00FF61E8"/>
  </w:rsids>
  <m:mathPr>
    <m:mathFont m:val="Cambria Math"/>
    <m:brkBin m:val="before"/>
    <m:brkBinSub m:val="--"/>
    <m:smallFrac m:val="0"/>
    <m:dispDef/>
    <m:lMargin m:val="0"/>
    <m:rMargin m:val="0"/>
    <m:defJc m:val="centerGroup"/>
    <m:wrapIndent m:val="1440"/>
    <m:intLim m:val="subSup"/>
    <m:naryLim m:val="undOvr"/>
  </m:mathPr>
  <w:themeFontLang w:val="en-AU"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44D6E89"/>
  <w15:docId w15:val="{F03774FF-6D18-45EF-91B5-D9ED378C704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Times New Roman" w:hAnsi="Arial" w:cs="Times New Roman"/>
        <w:lang w:val="en-AU" w:eastAsia="en-AU" w:bidi="ar-SA"/>
      </w:rPr>
    </w:rPrDefault>
    <w:pPrDefault/>
  </w:docDefaults>
  <w:latentStyles w:defLockedState="0" w:defUIPriority="0" w:defSemiHidden="0" w:defUnhideWhenUsed="0" w:defQFormat="0" w:count="376">
    <w:lsdException w:name="Normal" w:qFormat="1"/>
    <w:lsdException w:name="heading 2" w:semiHidden="1" w:unhideWhenUsed="1"/>
    <w:lsdException w:name="heading 3" w:semiHidden="1" w:unhideWhenUsed="1"/>
    <w:lsdException w:name="heading 4" w:semiHidden="1" w:unhideWhenUsed="1"/>
    <w:lsdException w:name="heading 5" w:semiHidden="1" w:unhideWhenUsed="1"/>
    <w:lsdException w:name="heading 6" w:semiHidden="1" w:unhideWhenUsed="1"/>
    <w:lsdException w:name="heading 7" w:semiHidden="1" w:unhideWhenUsed="1"/>
    <w:lsdException w:name="heading 8" w:semiHidden="1" w:unhideWhenUsed="1"/>
    <w:lsdException w:name="heading 9" w:semiHidden="1"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qFormat="1"/>
    <w:lsdException w:name="footnote text" w:semiHidden="1" w:unhideWhenUsed="1"/>
    <w:lsdException w:name="annotation text" w:semiHidden="1" w:unhideWhenUsed="1"/>
    <w:lsdException w:name="header" w:semiHidden="1" w:unhideWhenUsed="1" w:qFormat="1"/>
    <w:lsdException w:name="footer" w:semiHidden="1" w:uiPriority="99" w:unhideWhenUsed="1" w:qFormat="1"/>
    <w:lsdException w:name="index heading" w:semiHidden="1" w:unhideWhenUsed="1"/>
    <w:lsdException w:name="caption" w:semiHidden="1"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qFormat="1"/>
    <w:lsdException w:name="endnote reference" w:semiHidden="1" w:unhideWhenUsed="1"/>
    <w:lsdException w:name="endnote text" w:semiHidden="1" w:unhideWhenUsed="1"/>
    <w:lsdException w:name="macro" w:semiHidden="1" w:unhideWhenUsed="1"/>
    <w:lsdException w:name="toa heading"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qFormat="1"/>
    <w:lsdException w:name="Body Text Indent" w:semiHidden="1" w:unhideWhenUsed="1" w:qFormat="1"/>
    <w:lsdException w:name="List Continue" w:semiHidden="1" w:unhideWhenUsed="1"/>
    <w:lsdException w:name="Message Header" w:semiHidden="1" w:unhideWhenUsed="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uiPriority="39"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A5E72"/>
    <w:pPr>
      <w:spacing w:before="100" w:line="288" w:lineRule="auto"/>
    </w:pPr>
  </w:style>
  <w:style w:type="paragraph" w:styleId="Heading1">
    <w:name w:val="heading 1"/>
    <w:basedOn w:val="Normal"/>
    <w:next w:val="Normal"/>
    <w:semiHidden/>
    <w:pPr>
      <w:outlineLvl w:val="0"/>
    </w:pPr>
  </w:style>
  <w:style w:type="paragraph" w:styleId="Heading2">
    <w:name w:val="heading 2"/>
    <w:basedOn w:val="Normal"/>
    <w:next w:val="NormalIndent"/>
    <w:semiHidden/>
    <w:pPr>
      <w:outlineLvl w:val="1"/>
    </w:pPr>
  </w:style>
  <w:style w:type="paragraph" w:styleId="Heading3">
    <w:name w:val="heading 3"/>
    <w:basedOn w:val="Normal"/>
    <w:semiHidden/>
    <w:pPr>
      <w:outlineLvl w:val="2"/>
    </w:pPr>
  </w:style>
  <w:style w:type="paragraph" w:styleId="Heading4">
    <w:name w:val="heading 4"/>
    <w:basedOn w:val="Normal"/>
    <w:semiHidden/>
    <w:pPr>
      <w:outlineLvl w:val="3"/>
    </w:pPr>
  </w:style>
  <w:style w:type="paragraph" w:styleId="Heading5">
    <w:name w:val="heading 5"/>
    <w:basedOn w:val="Normal"/>
    <w:semiHidden/>
    <w:pPr>
      <w:outlineLvl w:val="4"/>
    </w:pPr>
  </w:style>
  <w:style w:type="paragraph" w:styleId="Heading6">
    <w:name w:val="heading 6"/>
    <w:basedOn w:val="Normal"/>
    <w:semiHidden/>
    <w:pPr>
      <w:outlineLvl w:val="5"/>
    </w:pPr>
  </w:style>
  <w:style w:type="paragraph" w:styleId="Heading7">
    <w:name w:val="heading 7"/>
    <w:basedOn w:val="Normal"/>
    <w:next w:val="Normal"/>
    <w:semiHidden/>
    <w:pPr>
      <w:outlineLvl w:val="6"/>
    </w:pPr>
  </w:style>
  <w:style w:type="paragraph" w:styleId="Heading8">
    <w:name w:val="heading 8"/>
    <w:basedOn w:val="Normal"/>
    <w:next w:val="Normal"/>
    <w:semiHidden/>
    <w:pPr>
      <w:outlineLvl w:val="7"/>
    </w:pPr>
  </w:style>
  <w:style w:type="paragraph" w:styleId="Heading9">
    <w:name w:val="heading 9"/>
    <w:basedOn w:val="Normal"/>
    <w:next w:val="Normal"/>
    <w:semiHidden/>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rmalIndent">
    <w:name w:val="Normal Indent"/>
    <w:basedOn w:val="Normal"/>
    <w:qFormat/>
    <w:pPr>
      <w:ind w:left="709"/>
    </w:pPr>
  </w:style>
  <w:style w:type="character" w:customStyle="1" w:styleId="AuthorNote">
    <w:name w:val="Author Note"/>
    <w:uiPriority w:val="1"/>
    <w:qFormat/>
    <w:rsid w:val="008F401F"/>
    <w:rPr>
      <w:rFonts w:ascii="Arial" w:hAnsi="Arial"/>
      <w:b/>
      <w:vanish/>
      <w:color w:val="0074BF"/>
      <w:sz w:val="20"/>
    </w:rPr>
  </w:style>
  <w:style w:type="paragraph" w:styleId="BodyText">
    <w:name w:val="Body Text"/>
    <w:basedOn w:val="Normal"/>
    <w:qFormat/>
    <w:pPr>
      <w:spacing w:before="0" w:line="240" w:lineRule="auto"/>
    </w:pPr>
  </w:style>
  <w:style w:type="paragraph" w:styleId="BodyTextIndent">
    <w:name w:val="Body Text Indent"/>
    <w:basedOn w:val="BodyText"/>
    <w:qFormat/>
    <w:pPr>
      <w:ind w:left="709"/>
    </w:pPr>
  </w:style>
  <w:style w:type="paragraph" w:customStyle="1" w:styleId="Bullet1">
    <w:name w:val="Bullet 1"/>
    <w:basedOn w:val="Normal"/>
    <w:qFormat/>
    <w:pPr>
      <w:numPr>
        <w:numId w:val="1"/>
      </w:numPr>
    </w:pPr>
  </w:style>
  <w:style w:type="paragraph" w:customStyle="1" w:styleId="Bullet2">
    <w:name w:val="Bullet 2"/>
    <w:basedOn w:val="Normal"/>
    <w:qFormat/>
    <w:pPr>
      <w:numPr>
        <w:numId w:val="2"/>
      </w:numPr>
    </w:pPr>
  </w:style>
  <w:style w:type="paragraph" w:customStyle="1" w:styleId="Bullet3">
    <w:name w:val="Bullet 3"/>
    <w:basedOn w:val="Normal"/>
    <w:qFormat/>
    <w:pPr>
      <w:numPr>
        <w:numId w:val="3"/>
      </w:numPr>
    </w:pPr>
  </w:style>
  <w:style w:type="paragraph" w:styleId="Footer">
    <w:name w:val="footer"/>
    <w:basedOn w:val="Normal"/>
    <w:link w:val="FooterChar"/>
    <w:uiPriority w:val="99"/>
    <w:qFormat/>
    <w:pPr>
      <w:spacing w:before="40" w:line="240" w:lineRule="auto"/>
    </w:pPr>
    <w:rPr>
      <w:noProof/>
      <w:sz w:val="16"/>
    </w:rPr>
  </w:style>
  <w:style w:type="paragraph" w:customStyle="1" w:styleId="Definitions">
    <w:name w:val="Definitions"/>
    <w:basedOn w:val="NormalIndent"/>
    <w:qFormat/>
    <w:rsid w:val="0024770F"/>
    <w:pPr>
      <w:widowControl w:val="0"/>
      <w:numPr>
        <w:numId w:val="10"/>
      </w:numPr>
      <w:ind w:left="709" w:firstLine="0"/>
    </w:pPr>
  </w:style>
  <w:style w:type="paragraph" w:customStyle="1" w:styleId="GNHeading">
    <w:name w:val="GN Heading"/>
    <w:basedOn w:val="Normal"/>
    <w:next w:val="GNNormalIndent"/>
    <w:uiPriority w:val="1"/>
    <w:qFormat/>
    <w:rsid w:val="008F401F"/>
    <w:pPr>
      <w:keepNext/>
      <w:numPr>
        <w:numId w:val="7"/>
      </w:numPr>
      <w:spacing w:before="200" w:line="240" w:lineRule="auto"/>
    </w:pPr>
    <w:rPr>
      <w:b/>
      <w:vanish/>
      <w:color w:val="000080"/>
    </w:rPr>
  </w:style>
  <w:style w:type="paragraph" w:customStyle="1" w:styleId="GNNormalIndent">
    <w:name w:val="GN Normal Indent"/>
    <w:basedOn w:val="GNNormal"/>
    <w:uiPriority w:val="1"/>
    <w:qFormat/>
    <w:pPr>
      <w:ind w:left="709"/>
    </w:pPr>
  </w:style>
  <w:style w:type="paragraph" w:customStyle="1" w:styleId="GNNormal">
    <w:name w:val="GN Normal"/>
    <w:basedOn w:val="Normal"/>
    <w:uiPriority w:val="1"/>
    <w:qFormat/>
    <w:pPr>
      <w:spacing w:line="240" w:lineRule="auto"/>
    </w:pPr>
    <w:rPr>
      <w:vanish/>
      <w:color w:val="000080"/>
    </w:rPr>
  </w:style>
  <w:style w:type="paragraph" w:customStyle="1" w:styleId="GNLevel1">
    <w:name w:val="GN Level 1"/>
    <w:basedOn w:val="Normal"/>
    <w:uiPriority w:val="1"/>
    <w:qFormat/>
    <w:rsid w:val="000E46B2"/>
    <w:pPr>
      <w:numPr>
        <w:numId w:val="4"/>
      </w:numPr>
      <w:spacing w:line="240" w:lineRule="auto"/>
    </w:pPr>
    <w:rPr>
      <w:vanish/>
      <w:color w:val="000080"/>
    </w:rPr>
  </w:style>
  <w:style w:type="paragraph" w:customStyle="1" w:styleId="GNLevel2">
    <w:name w:val="GN Level 2"/>
    <w:basedOn w:val="Normal"/>
    <w:uiPriority w:val="1"/>
    <w:qFormat/>
    <w:rsid w:val="000E46B2"/>
    <w:pPr>
      <w:numPr>
        <w:ilvl w:val="1"/>
        <w:numId w:val="4"/>
      </w:numPr>
      <w:spacing w:line="240" w:lineRule="auto"/>
    </w:pPr>
    <w:rPr>
      <w:vanish/>
      <w:color w:val="000080"/>
    </w:rPr>
  </w:style>
  <w:style w:type="paragraph" w:styleId="Header">
    <w:name w:val="header"/>
    <w:basedOn w:val="Normal"/>
    <w:link w:val="HeaderChar"/>
    <w:qFormat/>
    <w:rsid w:val="00EA5E72"/>
    <w:pPr>
      <w:spacing w:before="0" w:line="240" w:lineRule="auto"/>
    </w:pPr>
    <w:rPr>
      <w:noProof/>
      <w:sz w:val="16"/>
    </w:rPr>
  </w:style>
  <w:style w:type="paragraph" w:customStyle="1" w:styleId="HeaderTitle">
    <w:name w:val="Header Title"/>
    <w:basedOn w:val="Normal"/>
    <w:uiPriority w:val="11"/>
    <w:qFormat/>
    <w:rsid w:val="00861F83"/>
    <w:pPr>
      <w:spacing w:line="240" w:lineRule="auto"/>
    </w:pPr>
    <w:rPr>
      <w:noProof/>
    </w:rPr>
  </w:style>
  <w:style w:type="paragraph" w:customStyle="1" w:styleId="Definitionsa">
    <w:name w:val="Definitions (a)"/>
    <w:basedOn w:val="Normal"/>
    <w:qFormat/>
    <w:rsid w:val="0079772A"/>
    <w:pPr>
      <w:numPr>
        <w:ilvl w:val="1"/>
        <w:numId w:val="10"/>
      </w:numPr>
    </w:pPr>
  </w:style>
  <w:style w:type="paragraph" w:customStyle="1" w:styleId="level1">
    <w:name w:val="level1"/>
    <w:basedOn w:val="Normal"/>
    <w:qFormat/>
    <w:rsid w:val="008F401F"/>
    <w:pPr>
      <w:numPr>
        <w:numId w:val="8"/>
      </w:numPr>
    </w:pPr>
  </w:style>
  <w:style w:type="paragraph" w:customStyle="1" w:styleId="level2">
    <w:name w:val="level2"/>
    <w:basedOn w:val="Normal"/>
    <w:qFormat/>
    <w:pPr>
      <w:numPr>
        <w:ilvl w:val="1"/>
        <w:numId w:val="8"/>
      </w:numPr>
    </w:pPr>
  </w:style>
  <w:style w:type="paragraph" w:customStyle="1" w:styleId="level3">
    <w:name w:val="level3"/>
    <w:basedOn w:val="Normal"/>
    <w:qFormat/>
    <w:pPr>
      <w:numPr>
        <w:ilvl w:val="2"/>
        <w:numId w:val="8"/>
      </w:numPr>
    </w:pPr>
  </w:style>
  <w:style w:type="paragraph" w:customStyle="1" w:styleId="level4">
    <w:name w:val="level4"/>
    <w:basedOn w:val="Normal"/>
    <w:qFormat/>
    <w:pPr>
      <w:numPr>
        <w:ilvl w:val="3"/>
        <w:numId w:val="8"/>
      </w:numPr>
    </w:pPr>
  </w:style>
  <w:style w:type="paragraph" w:customStyle="1" w:styleId="level5">
    <w:name w:val="level5"/>
    <w:basedOn w:val="Normal"/>
    <w:qFormat/>
    <w:pPr>
      <w:numPr>
        <w:ilvl w:val="4"/>
        <w:numId w:val="8"/>
      </w:numPr>
    </w:pPr>
  </w:style>
  <w:style w:type="paragraph" w:customStyle="1" w:styleId="level6">
    <w:name w:val="level6"/>
    <w:basedOn w:val="Normal"/>
    <w:qFormat/>
    <w:pPr>
      <w:numPr>
        <w:ilvl w:val="5"/>
        <w:numId w:val="8"/>
      </w:numPr>
    </w:pPr>
  </w:style>
  <w:style w:type="character" w:styleId="PageNumber">
    <w:name w:val="page number"/>
    <w:semiHidden/>
    <w:qFormat/>
    <w:rPr>
      <w:sz w:val="16"/>
    </w:rPr>
  </w:style>
  <w:style w:type="character" w:styleId="Hyperlink">
    <w:name w:val="Hyperlink"/>
    <w:uiPriority w:val="99"/>
    <w:rsid w:val="0028458B"/>
    <w:rPr>
      <w:color w:val="0000FF"/>
      <w:u w:val="single"/>
    </w:rPr>
  </w:style>
  <w:style w:type="paragraph" w:customStyle="1" w:styleId="Schedule">
    <w:name w:val="Schedule"/>
    <w:basedOn w:val="Normal"/>
    <w:next w:val="ScheduleHeading"/>
    <w:qFormat/>
    <w:rsid w:val="00D458E8"/>
    <w:pPr>
      <w:keepNext/>
      <w:numPr>
        <w:numId w:val="6"/>
      </w:numPr>
      <w:spacing w:before="200"/>
      <w:ind w:left="0" w:firstLine="0"/>
      <w:outlineLvl w:val="0"/>
    </w:pPr>
    <w:rPr>
      <w:b/>
      <w:sz w:val="22"/>
    </w:rPr>
  </w:style>
  <w:style w:type="paragraph" w:customStyle="1" w:styleId="ScheduleHeading">
    <w:name w:val="Schedule Heading"/>
    <w:basedOn w:val="Normal"/>
    <w:next w:val="Schedule1"/>
    <w:qFormat/>
    <w:rsid w:val="00A21141"/>
    <w:pPr>
      <w:keepNext/>
      <w:numPr>
        <w:ilvl w:val="1"/>
        <w:numId w:val="6"/>
      </w:numPr>
      <w:spacing w:before="160"/>
      <w:ind w:left="0" w:firstLine="0"/>
      <w:outlineLvl w:val="1"/>
    </w:pPr>
    <w:rPr>
      <w:b/>
      <w:sz w:val="22"/>
    </w:rPr>
  </w:style>
  <w:style w:type="paragraph" w:customStyle="1" w:styleId="Schedule1">
    <w:name w:val="Schedule 1"/>
    <w:basedOn w:val="Normal"/>
    <w:next w:val="Schedule2"/>
    <w:qFormat/>
    <w:rsid w:val="006B5ACD"/>
    <w:pPr>
      <w:keepNext/>
      <w:numPr>
        <w:ilvl w:val="2"/>
        <w:numId w:val="6"/>
      </w:numPr>
      <w:spacing w:before="200"/>
    </w:pPr>
    <w:rPr>
      <w:b/>
      <w:sz w:val="22"/>
    </w:rPr>
  </w:style>
  <w:style w:type="paragraph" w:customStyle="1" w:styleId="Schedule2">
    <w:name w:val="Schedule 2"/>
    <w:basedOn w:val="Normal"/>
    <w:next w:val="NormalIndent"/>
    <w:qFormat/>
    <w:rsid w:val="006B5ACD"/>
    <w:pPr>
      <w:keepNext/>
      <w:numPr>
        <w:ilvl w:val="3"/>
        <w:numId w:val="6"/>
      </w:numPr>
      <w:spacing w:before="160"/>
    </w:pPr>
    <w:rPr>
      <w:b/>
      <w:sz w:val="21"/>
    </w:rPr>
  </w:style>
  <w:style w:type="paragraph" w:customStyle="1" w:styleId="Schedule3">
    <w:name w:val="Schedule 3"/>
    <w:basedOn w:val="Normal"/>
    <w:qFormat/>
    <w:rsid w:val="006B5ACD"/>
    <w:pPr>
      <w:numPr>
        <w:ilvl w:val="4"/>
        <w:numId w:val="6"/>
      </w:numPr>
    </w:pPr>
  </w:style>
  <w:style w:type="paragraph" w:customStyle="1" w:styleId="Schedule4">
    <w:name w:val="Schedule 4"/>
    <w:basedOn w:val="Normal"/>
    <w:qFormat/>
    <w:rsid w:val="006B5ACD"/>
    <w:pPr>
      <w:numPr>
        <w:ilvl w:val="5"/>
        <w:numId w:val="6"/>
      </w:numPr>
    </w:pPr>
  </w:style>
  <w:style w:type="paragraph" w:customStyle="1" w:styleId="Schedule5">
    <w:name w:val="Schedule 5"/>
    <w:basedOn w:val="Normal"/>
    <w:qFormat/>
    <w:rsid w:val="006B5ACD"/>
    <w:pPr>
      <w:numPr>
        <w:ilvl w:val="6"/>
        <w:numId w:val="6"/>
      </w:numPr>
    </w:pPr>
  </w:style>
  <w:style w:type="paragraph" w:customStyle="1" w:styleId="Schedule6">
    <w:name w:val="Schedule 6"/>
    <w:basedOn w:val="Normal"/>
    <w:qFormat/>
    <w:rsid w:val="006B5ACD"/>
    <w:pPr>
      <w:numPr>
        <w:ilvl w:val="7"/>
        <w:numId w:val="6"/>
      </w:numPr>
    </w:pPr>
  </w:style>
  <w:style w:type="paragraph" w:styleId="Title">
    <w:name w:val="Title"/>
    <w:basedOn w:val="Normal"/>
    <w:qFormat/>
    <w:rsid w:val="008F401F"/>
    <w:pPr>
      <w:keepNext/>
      <w:spacing w:before="0" w:after="60"/>
    </w:pPr>
    <w:rPr>
      <w:sz w:val="32"/>
    </w:rPr>
  </w:style>
  <w:style w:type="paragraph" w:styleId="TOC1">
    <w:name w:val="toc 1"/>
    <w:basedOn w:val="Normal"/>
    <w:next w:val="TOC2"/>
    <w:autoRedefine/>
    <w:uiPriority w:val="39"/>
    <w:qFormat/>
    <w:rsid w:val="00587B21"/>
    <w:pPr>
      <w:tabs>
        <w:tab w:val="right" w:pos="9356"/>
      </w:tabs>
      <w:spacing w:line="240" w:lineRule="auto"/>
      <w:ind w:left="709" w:hanging="709"/>
    </w:pPr>
    <w:rPr>
      <w:rFonts w:ascii="Arial Bold" w:hAnsi="Arial Bold"/>
      <w:b/>
      <w:noProof/>
      <w:lang w:eastAsia="en-US"/>
    </w:rPr>
  </w:style>
  <w:style w:type="paragraph" w:styleId="TOC2">
    <w:name w:val="toc 2"/>
    <w:basedOn w:val="Normal"/>
    <w:autoRedefine/>
    <w:uiPriority w:val="39"/>
    <w:qFormat/>
    <w:rsid w:val="00587B21"/>
    <w:pPr>
      <w:tabs>
        <w:tab w:val="left" w:pos="709"/>
        <w:tab w:val="right" w:pos="9356"/>
      </w:tabs>
      <w:spacing w:before="60" w:line="240" w:lineRule="auto"/>
      <w:ind w:left="1418" w:hanging="709"/>
    </w:pPr>
    <w:rPr>
      <w:noProof/>
      <w:lang w:eastAsia="en-US"/>
    </w:rPr>
  </w:style>
  <w:style w:type="paragraph" w:styleId="TOC3">
    <w:name w:val="toc 3"/>
    <w:basedOn w:val="Normal"/>
    <w:autoRedefine/>
    <w:semiHidden/>
    <w:rsid w:val="002E5F1F"/>
    <w:pPr>
      <w:spacing w:before="60" w:line="240" w:lineRule="auto"/>
      <w:ind w:left="709"/>
    </w:pPr>
    <w:rPr>
      <w:noProof/>
      <w:lang w:eastAsia="en-US"/>
    </w:rPr>
  </w:style>
  <w:style w:type="paragraph" w:styleId="TOC4">
    <w:name w:val="toc 4"/>
    <w:basedOn w:val="Normal"/>
    <w:next w:val="Normal"/>
    <w:autoRedefine/>
    <w:semiHidden/>
    <w:rsid w:val="002E5F1F"/>
    <w:pPr>
      <w:tabs>
        <w:tab w:val="right" w:pos="7938"/>
      </w:tabs>
      <w:spacing w:before="60" w:line="240" w:lineRule="auto"/>
      <w:ind w:left="2835" w:hanging="709"/>
    </w:pPr>
    <w:rPr>
      <w:noProof/>
      <w:lang w:eastAsia="en-US"/>
    </w:rPr>
  </w:style>
  <w:style w:type="paragraph" w:customStyle="1" w:styleId="GeneralHeading1">
    <w:name w:val="General Heading 1"/>
    <w:basedOn w:val="Normal"/>
    <w:next w:val="Normal"/>
    <w:qFormat/>
    <w:rsid w:val="008F401F"/>
    <w:pPr>
      <w:keepNext/>
      <w:spacing w:before="200"/>
    </w:pPr>
    <w:rPr>
      <w:b/>
      <w:sz w:val="22"/>
    </w:rPr>
  </w:style>
  <w:style w:type="paragraph" w:customStyle="1" w:styleId="GeneralHeading2">
    <w:name w:val="General Heading 2"/>
    <w:basedOn w:val="Normal"/>
    <w:next w:val="Normal"/>
    <w:qFormat/>
    <w:rsid w:val="00773B82"/>
    <w:pPr>
      <w:keepNext/>
      <w:spacing w:before="160"/>
    </w:pPr>
    <w:rPr>
      <w:b/>
      <w:sz w:val="21"/>
    </w:rPr>
  </w:style>
  <w:style w:type="paragraph" w:customStyle="1" w:styleId="Definitionsi">
    <w:name w:val="Definitions (i)"/>
    <w:basedOn w:val="Normal"/>
    <w:qFormat/>
    <w:rsid w:val="0079772A"/>
    <w:pPr>
      <w:numPr>
        <w:ilvl w:val="2"/>
        <w:numId w:val="10"/>
      </w:numPr>
    </w:pPr>
  </w:style>
  <w:style w:type="paragraph" w:styleId="TOC5">
    <w:name w:val="toc 5"/>
    <w:basedOn w:val="Normal"/>
    <w:next w:val="Normal"/>
    <w:autoRedefine/>
    <w:semiHidden/>
    <w:rsid w:val="002E5F1F"/>
    <w:pPr>
      <w:ind w:left="3544" w:hanging="709"/>
    </w:pPr>
    <w:rPr>
      <w:lang w:eastAsia="en-US"/>
    </w:rPr>
  </w:style>
  <w:style w:type="paragraph" w:styleId="TOC6">
    <w:name w:val="toc 6"/>
    <w:basedOn w:val="Normal"/>
    <w:next w:val="Normal"/>
    <w:autoRedefine/>
    <w:semiHidden/>
    <w:rsid w:val="002E5F1F"/>
    <w:pPr>
      <w:ind w:left="4253" w:hanging="709"/>
    </w:pPr>
    <w:rPr>
      <w:lang w:eastAsia="en-US"/>
    </w:rPr>
  </w:style>
  <w:style w:type="paragraph" w:styleId="TOC7">
    <w:name w:val="toc 7"/>
    <w:basedOn w:val="Normal"/>
    <w:next w:val="Normal"/>
    <w:autoRedefine/>
    <w:semiHidden/>
    <w:rsid w:val="002E5F1F"/>
    <w:pPr>
      <w:ind w:left="1200"/>
    </w:pPr>
    <w:rPr>
      <w:lang w:eastAsia="en-US"/>
    </w:rPr>
  </w:style>
  <w:style w:type="paragraph" w:styleId="TOC8">
    <w:name w:val="toc 8"/>
    <w:basedOn w:val="Normal"/>
    <w:next w:val="Normal"/>
    <w:autoRedefine/>
    <w:semiHidden/>
    <w:rsid w:val="002E5F1F"/>
    <w:pPr>
      <w:ind w:left="1400"/>
    </w:pPr>
    <w:rPr>
      <w:lang w:eastAsia="en-US"/>
    </w:rPr>
  </w:style>
  <w:style w:type="paragraph" w:styleId="TOC9">
    <w:name w:val="toc 9"/>
    <w:basedOn w:val="Normal"/>
    <w:next w:val="Normal"/>
    <w:autoRedefine/>
    <w:semiHidden/>
    <w:rsid w:val="002E5F1F"/>
    <w:pPr>
      <w:ind w:left="1600"/>
    </w:pPr>
    <w:rPr>
      <w:lang w:eastAsia="en-US"/>
    </w:rPr>
  </w:style>
  <w:style w:type="paragraph" w:customStyle="1" w:styleId="AllensHeading1">
    <w:name w:val="Allens Heading 1"/>
    <w:basedOn w:val="Normal"/>
    <w:next w:val="AllensHeading2"/>
    <w:qFormat/>
    <w:rsid w:val="0015748D"/>
    <w:pPr>
      <w:keepNext/>
      <w:numPr>
        <w:numId w:val="9"/>
      </w:numPr>
      <w:spacing w:before="200"/>
      <w:outlineLvl w:val="0"/>
    </w:pPr>
    <w:rPr>
      <w:b/>
      <w:sz w:val="22"/>
    </w:rPr>
  </w:style>
  <w:style w:type="paragraph" w:customStyle="1" w:styleId="AllensHeading2">
    <w:name w:val="Allens Heading 2"/>
    <w:basedOn w:val="Normal"/>
    <w:next w:val="NormalIndent"/>
    <w:qFormat/>
    <w:rsid w:val="0015748D"/>
    <w:pPr>
      <w:keepNext/>
      <w:numPr>
        <w:ilvl w:val="1"/>
        <w:numId w:val="9"/>
      </w:numPr>
      <w:spacing w:before="160"/>
      <w:outlineLvl w:val="1"/>
    </w:pPr>
    <w:rPr>
      <w:b/>
      <w:sz w:val="21"/>
    </w:rPr>
  </w:style>
  <w:style w:type="paragraph" w:styleId="FootnoteText">
    <w:name w:val="footnote text"/>
    <w:basedOn w:val="Normal"/>
    <w:semiHidden/>
    <w:rPr>
      <w:sz w:val="16"/>
    </w:rPr>
  </w:style>
  <w:style w:type="paragraph" w:customStyle="1" w:styleId="GNLevel3">
    <w:name w:val="GN Level 3"/>
    <w:basedOn w:val="Normal"/>
    <w:uiPriority w:val="1"/>
    <w:qFormat/>
    <w:rsid w:val="000E46B2"/>
    <w:pPr>
      <w:numPr>
        <w:ilvl w:val="2"/>
        <w:numId w:val="4"/>
      </w:numPr>
      <w:spacing w:line="240" w:lineRule="auto"/>
    </w:pPr>
    <w:rPr>
      <w:vanish/>
      <w:color w:val="000080"/>
    </w:rPr>
  </w:style>
  <w:style w:type="paragraph" w:customStyle="1" w:styleId="GNLevel4">
    <w:name w:val="GN Level 4"/>
    <w:basedOn w:val="Normal"/>
    <w:uiPriority w:val="1"/>
    <w:qFormat/>
    <w:rsid w:val="000E46B2"/>
    <w:pPr>
      <w:numPr>
        <w:ilvl w:val="3"/>
        <w:numId w:val="4"/>
      </w:numPr>
      <w:spacing w:line="240" w:lineRule="auto"/>
    </w:pPr>
    <w:rPr>
      <w:vanish/>
      <w:color w:val="000080"/>
    </w:rPr>
  </w:style>
  <w:style w:type="paragraph" w:customStyle="1" w:styleId="GNBullet">
    <w:name w:val="GN Bullet"/>
    <w:basedOn w:val="Normal"/>
    <w:uiPriority w:val="1"/>
    <w:qFormat/>
    <w:pPr>
      <w:numPr>
        <w:numId w:val="5"/>
      </w:numPr>
      <w:spacing w:line="240" w:lineRule="auto"/>
    </w:pPr>
    <w:rPr>
      <w:vanish/>
      <w:color w:val="000080"/>
    </w:rPr>
  </w:style>
  <w:style w:type="paragraph" w:customStyle="1" w:styleId="AllensHeading3">
    <w:name w:val="Allens Heading 3"/>
    <w:basedOn w:val="Normal"/>
    <w:qFormat/>
    <w:rsid w:val="0015748D"/>
    <w:pPr>
      <w:numPr>
        <w:ilvl w:val="2"/>
        <w:numId w:val="9"/>
      </w:numPr>
    </w:pPr>
  </w:style>
  <w:style w:type="paragraph" w:customStyle="1" w:styleId="AllensHeading4">
    <w:name w:val="Allens Heading 4"/>
    <w:basedOn w:val="Normal"/>
    <w:qFormat/>
    <w:rsid w:val="0015748D"/>
    <w:pPr>
      <w:numPr>
        <w:ilvl w:val="3"/>
        <w:numId w:val="9"/>
      </w:numPr>
    </w:pPr>
  </w:style>
  <w:style w:type="paragraph" w:customStyle="1" w:styleId="AllensHeading5">
    <w:name w:val="Allens Heading 5"/>
    <w:basedOn w:val="Normal"/>
    <w:qFormat/>
    <w:rsid w:val="0015748D"/>
    <w:pPr>
      <w:numPr>
        <w:ilvl w:val="4"/>
        <w:numId w:val="9"/>
      </w:numPr>
    </w:pPr>
  </w:style>
  <w:style w:type="paragraph" w:customStyle="1" w:styleId="AllensHeading6">
    <w:name w:val="Allens Heading 6"/>
    <w:basedOn w:val="Normal"/>
    <w:qFormat/>
    <w:rsid w:val="0015748D"/>
    <w:pPr>
      <w:numPr>
        <w:ilvl w:val="5"/>
        <w:numId w:val="9"/>
      </w:numPr>
    </w:pPr>
  </w:style>
  <w:style w:type="paragraph" w:customStyle="1" w:styleId="ContentsHeading">
    <w:name w:val="Contents Heading"/>
    <w:basedOn w:val="Normal"/>
    <w:next w:val="Normal"/>
    <w:qFormat/>
    <w:rsid w:val="008F401F"/>
    <w:pPr>
      <w:spacing w:before="0"/>
    </w:pPr>
    <w:rPr>
      <w:b/>
      <w:sz w:val="22"/>
    </w:rPr>
  </w:style>
  <w:style w:type="table" w:styleId="TableGrid">
    <w:name w:val="Table Grid"/>
    <w:basedOn w:val="TableNormal"/>
    <w:rsid w:val="0011634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semiHidden/>
    <w:rsid w:val="003A4C8F"/>
    <w:pPr>
      <w:spacing w:before="0" w:line="240" w:lineRule="auto"/>
    </w:pPr>
    <w:rPr>
      <w:rFonts w:ascii="Tahoma" w:hAnsi="Tahoma" w:cs="Tahoma"/>
      <w:sz w:val="16"/>
      <w:szCs w:val="16"/>
    </w:rPr>
  </w:style>
  <w:style w:type="character" w:customStyle="1" w:styleId="BalloonTextChar">
    <w:name w:val="Balloon Text Char"/>
    <w:basedOn w:val="DefaultParagraphFont"/>
    <w:link w:val="BalloonText"/>
    <w:semiHidden/>
    <w:rsid w:val="00D831B4"/>
    <w:rPr>
      <w:rFonts w:ascii="Tahoma" w:hAnsi="Tahoma" w:cs="Tahoma"/>
      <w:sz w:val="16"/>
      <w:szCs w:val="16"/>
    </w:rPr>
  </w:style>
  <w:style w:type="paragraph" w:styleId="NormalWeb">
    <w:name w:val="Normal (Web)"/>
    <w:basedOn w:val="Normal"/>
    <w:uiPriority w:val="99"/>
    <w:unhideWhenUsed/>
    <w:rsid w:val="00932EC5"/>
    <w:pPr>
      <w:spacing w:beforeAutospacing="1" w:after="100" w:afterAutospacing="1" w:line="240" w:lineRule="auto"/>
    </w:pPr>
    <w:rPr>
      <w:rFonts w:ascii="Times New Roman" w:hAnsi="Times New Roman"/>
      <w:sz w:val="24"/>
      <w:szCs w:val="24"/>
    </w:rPr>
  </w:style>
  <w:style w:type="paragraph" w:styleId="ListParagraph">
    <w:name w:val="List Paragraph"/>
    <w:basedOn w:val="Normal"/>
    <w:uiPriority w:val="34"/>
    <w:rsid w:val="00873AB5"/>
    <w:pPr>
      <w:ind w:left="720"/>
      <w:contextualSpacing/>
    </w:pPr>
  </w:style>
  <w:style w:type="character" w:customStyle="1" w:styleId="HeaderChar">
    <w:name w:val="Header Char"/>
    <w:basedOn w:val="DefaultParagraphFont"/>
    <w:link w:val="Header"/>
    <w:rsid w:val="00A43566"/>
    <w:rPr>
      <w:noProof/>
      <w:sz w:val="16"/>
    </w:rPr>
  </w:style>
  <w:style w:type="character" w:customStyle="1" w:styleId="FooterChar">
    <w:name w:val="Footer Char"/>
    <w:basedOn w:val="DefaultParagraphFont"/>
    <w:link w:val="Footer"/>
    <w:uiPriority w:val="99"/>
    <w:rsid w:val="0025331D"/>
    <w:rPr>
      <w:noProof/>
      <w:sz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_rels/document.xml.rels><?xml version="1.0" encoding="UTF-8" standalone="yes"?>
<Relationships xmlns="http://schemas.openxmlformats.org/package/2006/relationships"><Relationship Id="rId8" Type="http://schemas.openxmlformats.org/officeDocument/2006/relationships/hyperlink" Target="http://www.allens.com.au/accelerate/terms-and-conditions/" TargetMode="External"/><Relationship Id="rId13" Type="http://schemas.openxmlformats.org/officeDocument/2006/relationships/header" Target="header4.xml"/><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3.xml"/><Relationship Id="rId17" Type="http://schemas.openxmlformats.org/officeDocument/2006/relationships/footer" Target="footer4.xml"/><Relationship Id="rId2" Type="http://schemas.openxmlformats.org/officeDocument/2006/relationships/numbering" Target="numbering.xml"/><Relationship Id="rId16" Type="http://schemas.openxmlformats.org/officeDocument/2006/relationships/header" Target="header5.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5" Type="http://schemas.openxmlformats.org/officeDocument/2006/relationships/webSettings" Target="webSettings.xml"/><Relationship Id="rId15" Type="http://schemas.openxmlformats.org/officeDocument/2006/relationships/footer" Target="footer3.xml"/><Relationship Id="rId10" Type="http://schemas.openxmlformats.org/officeDocument/2006/relationships/footer" Target="footer1.xml"/><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footer" Target="footer2.xml"/></Relationships>
</file>

<file path=word/_rels/header1.xml.rels><?xml version="1.0" encoding="UTF-8" standalone="yes"?>
<Relationships xmlns="http://schemas.openxmlformats.org/package/2006/relationships"><Relationship Id="rId2" Type="http://schemas.openxmlformats.org/officeDocument/2006/relationships/image" Target="media/image2.svg"/><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svg"/><Relationship Id="rId1" Type="http://schemas.openxmlformats.org/officeDocument/2006/relationships/image" Target="media/image1.png"/><Relationship Id="rId6" Type="http://schemas.openxmlformats.org/officeDocument/2006/relationships/image" Target="media/image6.png"/><Relationship Id="rId5" Type="http://schemas.openxmlformats.org/officeDocument/2006/relationships/image" Target="media/image5.png"/><Relationship Id="rId4" Type="http://schemas.openxmlformats.org/officeDocument/2006/relationships/image" Target="media/image4.png"/></Relationships>
</file>

<file path=word/_rels/header4.xml.rels><?xml version="1.0" encoding="UTF-8" standalone="yes"?>
<Relationships xmlns="http://schemas.openxmlformats.org/package/2006/relationships"><Relationship Id="rId2" Type="http://schemas.openxmlformats.org/officeDocument/2006/relationships/image" Target="media/image2.svg"/><Relationship Id="rId1" Type="http://schemas.openxmlformats.org/officeDocument/2006/relationships/image" Target="media/image1.png"/></Relationships>
</file>

<file path=word/_rels/header5.xml.rels><?xml version="1.0" encoding="UTF-8" standalone="yes"?>
<Relationships xmlns="http://schemas.openxmlformats.org/package/2006/relationships"><Relationship Id="rId2" Type="http://schemas.openxmlformats.org/officeDocument/2006/relationships/image" Target="media/image2.svg"/><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20(x86)\Microsoft%20Office\Templates\AARTemplates\Document.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EBEB82F-2EEA-4004-9E80-22E5FCF0DAE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Document.dotx</Template>
  <TotalTime>0</TotalTime>
  <Pages>5</Pages>
  <Words>707</Words>
  <Characters>4033</Characters>
  <Application>Microsoft Office Word</Application>
  <DocSecurity>0</DocSecurity>
  <Lines>33</Lines>
  <Paragraphs>9</Paragraphs>
  <ScaleCrop>false</ScaleCrop>
  <HeadingPairs>
    <vt:vector size="2" baseType="variant">
      <vt:variant>
        <vt:lpstr>Title</vt:lpstr>
      </vt:variant>
      <vt:variant>
        <vt:i4>1</vt:i4>
      </vt:variant>
    </vt:vector>
  </HeadingPairs>
  <TitlesOfParts>
    <vt:vector size="1" baseType="lpstr">
      <vt:lpstr/>
    </vt:vector>
  </TitlesOfParts>
  <Company>Allens Arthur Robinson</Company>
  <LinksUpToDate>false</LinksUpToDate>
  <CharactersWithSpaces>4731</CharactersWithSpaces>
  <SharedDoc>false</SharedDoc>
  <HLinks>
    <vt:vector size="12" baseType="variant">
      <vt:variant>
        <vt:i4>1507391</vt:i4>
      </vt:variant>
      <vt:variant>
        <vt:i4>-1</vt:i4>
      </vt:variant>
      <vt:variant>
        <vt:i4>2358</vt:i4>
      </vt:variant>
      <vt:variant>
        <vt:i4>1</vt:i4>
      </vt:variant>
      <vt:variant>
        <vt:lpwstr>\\sydfps\apps\Data\Templates\AARTemplates\WIP\AllensLogos\Color\Allens_Logo_Pos_rgb 40mm.jpg</vt:lpwstr>
      </vt:variant>
      <vt:variant>
        <vt:lpwstr/>
      </vt:variant>
      <vt:variant>
        <vt:i4>1507391</vt:i4>
      </vt:variant>
      <vt:variant>
        <vt:i4>-1</vt:i4>
      </vt:variant>
      <vt:variant>
        <vt:i4>2367</vt:i4>
      </vt:variant>
      <vt:variant>
        <vt:i4>1</vt:i4>
      </vt:variant>
      <vt:variant>
        <vt:lpwstr>\\sydfps\apps\Data\Templates\AARTemplates\WIP\AllensLogos\Color\Allens_Logo_Pos_rgb 40mm.jpg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subject/>
  <dc:creator>Allens</dc:creator>
  <cp:keywords/>
  <dc:description>v2.18.5184 - 12/03/2014</dc:description>
  <cp:lastModifiedBy>Allens</cp:lastModifiedBy>
  <cp:revision>2</cp:revision>
  <cp:lastPrinted>2015-04-24T04:31:00Z</cp:lastPrinted>
  <dcterms:created xsi:type="dcterms:W3CDTF">2025-02-11T06:37:00Z</dcterms:created>
  <dcterms:modified xsi:type="dcterms:W3CDTF">2025-02-11T06:37:00Z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CSFooter">
    <vt:lpwstr>vzbs A0132858227v2 000000 </vt:lpwstr>
  </property>
  <property fmtid="{D5CDD505-2E9C-101B-9397-08002B2CF9AE}" pid="3" name="DOCSDocNumber">
    <vt:lpwstr>32858227</vt:lpwstr>
  </property>
  <property fmtid="{D5CDD505-2E9C-101B-9397-08002B2CF9AE}" pid="4" name="DOCSDocumentID">
    <vt:lpwstr>A0132858227</vt:lpwstr>
  </property>
  <property fmtid="{D5CDD505-2E9C-101B-9397-08002B2CF9AE}" pid="5" name="DOCSDocName">
    <vt:lpwstr>MASTER - A-Suite Accelerate Collection Statements</vt:lpwstr>
  </property>
  <property fmtid="{D5CDD505-2E9C-101B-9397-08002B2CF9AE}" pid="6" name="DOCSAuthorID">
    <vt:lpwstr>vzbs</vt:lpwstr>
  </property>
  <property fmtid="{D5CDD505-2E9C-101B-9397-08002B2CF9AE}" pid="7" name="DOCSAuthorName">
    <vt:lpwstr>Bloch, Valeska</vt:lpwstr>
  </property>
  <property fmtid="{D5CDD505-2E9C-101B-9397-08002B2CF9AE}" pid="8" name="DOCSMatterID">
    <vt:lpwstr>000000</vt:lpwstr>
  </property>
  <property fmtid="{D5CDD505-2E9C-101B-9397-08002B2CF9AE}" pid="9" name="DOCSMatterName">
    <vt:lpwstr>TBA</vt:lpwstr>
  </property>
  <property fmtid="{D5CDD505-2E9C-101B-9397-08002B2CF9AE}" pid="10" name="DOCSTypistID">
    <vt:lpwstr>VZBS</vt:lpwstr>
  </property>
  <property fmtid="{D5CDD505-2E9C-101B-9397-08002B2CF9AE}" pid="11" name="DOCSTypistName">
    <vt:lpwstr>Bloch, Valeska</vt:lpwstr>
  </property>
  <property fmtid="{D5CDD505-2E9C-101B-9397-08002B2CF9AE}" pid="12" name="DOCSDocTypeDsc">
    <vt:lpwstr>DOCSDocTypeDsc</vt:lpwstr>
  </property>
  <property fmtid="{D5CDD505-2E9C-101B-9397-08002B2CF9AE}" pid="13" name="DOCSCreationDate">
    <vt:lpwstr>27/04/2015 8:17:38 AM</vt:lpwstr>
  </property>
  <property fmtid="{D5CDD505-2E9C-101B-9397-08002B2CF9AE}" pid="14" name="DOCSLastEditDate">
    <vt:lpwstr>20/05/2015 11:57:52 AM</vt:lpwstr>
  </property>
  <property fmtid="{D5CDD505-2E9C-101B-9397-08002B2CF9AE}" pid="15" name="DOCSClientID">
    <vt:lpwstr/>
  </property>
  <property fmtid="{D5CDD505-2E9C-101B-9397-08002B2CF9AE}" pid="16" name="DOCSClientName">
    <vt:lpwstr>TBA</vt:lpwstr>
  </property>
  <property fmtid="{D5CDD505-2E9C-101B-9397-08002B2CF9AE}" pid="17" name="DOCSPrecedentID">
    <vt:lpwstr/>
  </property>
  <property fmtid="{D5CDD505-2E9C-101B-9397-08002B2CF9AE}" pid="18" name="DOCSProjectName">
    <vt:lpwstr/>
  </property>
  <property fmtid="{D5CDD505-2E9C-101B-9397-08002B2CF9AE}" pid="19" name="DOCSVersionNumber">
    <vt:lpwstr>2</vt:lpwstr>
  </property>
  <property fmtid="{D5CDD505-2E9C-101B-9397-08002B2CF9AE}" pid="20" name="DOCSDocTypeID">
    <vt:lpwstr>Document</vt:lpwstr>
  </property>
  <property fmtid="{D5CDD505-2E9C-101B-9397-08002B2CF9AE}" pid="21" name="iManageDocFooter">
    <vt:lpwstr>VZBS 132858227v5 000000</vt:lpwstr>
  </property>
  <property fmtid="{D5CDD505-2E9C-101B-9397-08002B2CF9AE}" pid="22" name="iManageDocNum">
    <vt:lpwstr>132858227</vt:lpwstr>
  </property>
  <property fmtid="{D5CDD505-2E9C-101B-9397-08002B2CF9AE}" pid="23" name="iManageAuthorID">
    <vt:lpwstr>VZBS</vt:lpwstr>
  </property>
  <property fmtid="{D5CDD505-2E9C-101B-9397-08002B2CF9AE}" pid="24" name="iManageAuthorName">
    <vt:lpwstr>Bloch, Valeska</vt:lpwstr>
  </property>
  <property fmtid="{D5CDD505-2E9C-101B-9397-08002B2CF9AE}" pid="25" name="iManageVersion">
    <vt:lpwstr>5</vt:lpwstr>
  </property>
  <property fmtid="{D5CDD505-2E9C-101B-9397-08002B2CF9AE}" pid="26" name="iManageLastEditDate">
    <vt:lpwstr>2/11/2025 6:05:40 AM</vt:lpwstr>
  </property>
  <property fmtid="{D5CDD505-2E9C-101B-9397-08002B2CF9AE}" pid="27" name="iManageTypistID">
    <vt:lpwstr>YUJS</vt:lpwstr>
  </property>
  <property fmtid="{D5CDD505-2E9C-101B-9397-08002B2CF9AE}" pid="28" name="iManageTypistName">
    <vt:lpwstr>James, Lisa</vt:lpwstr>
  </property>
  <property fmtid="{D5CDD505-2E9C-101B-9397-08002B2CF9AE}" pid="29" name="iManageTypeID">
    <vt:lpwstr>DOC</vt:lpwstr>
  </property>
  <property fmtid="{D5CDD505-2E9C-101B-9397-08002B2CF9AE}" pid="30" name="iManageTypeDesc">
    <vt:lpwstr>Document, Miscellaneous, Project, Text or Web content</vt:lpwstr>
  </property>
  <property fmtid="{D5CDD505-2E9C-101B-9397-08002B2CF9AE}" pid="31" name="iManageFileName">
    <vt:lpwstr>MASTER - A-Suite - Collection Statements</vt:lpwstr>
  </property>
  <property fmtid="{D5CDD505-2E9C-101B-9397-08002B2CF9AE}" pid="32" name="iManageCreateDate">
    <vt:lpwstr>2/11/2025 6:05:40 AM</vt:lpwstr>
  </property>
  <property fmtid="{D5CDD505-2E9C-101B-9397-08002B2CF9AE}" pid="33" name="iManageMatterNumber">
    <vt:lpwstr>000000</vt:lpwstr>
  </property>
  <property fmtid="{D5CDD505-2E9C-101B-9397-08002B2CF9AE}" pid="34" name="iManageMatterDesc">
    <vt:lpwstr>TBA</vt:lpwstr>
  </property>
  <property fmtid="{D5CDD505-2E9C-101B-9397-08002B2CF9AE}" pid="35" name="iManageDocumentID">
    <vt:lpwstr>DMS!132858227.5</vt:lpwstr>
  </property>
  <property fmtid="{D5CDD505-2E9C-101B-9397-08002B2CF9AE}" pid="36" name="iManageDatabaseName">
    <vt:lpwstr>DMS</vt:lpwstr>
  </property>
  <property fmtid="{D5CDD505-2E9C-101B-9397-08002B2CF9AE}" pid="37" name="iManageClientID">
    <vt:lpwstr>60</vt:lpwstr>
  </property>
  <property fmtid="{D5CDD505-2E9C-101B-9397-08002B2CF9AE}" pid="38" name="iManageIsCheckedOut">
    <vt:lpwstr>-1</vt:lpwstr>
  </property>
</Properties>
</file>